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BE79BE" w14:textId="4DCDD3A1" w:rsidR="005E6649" w:rsidRDefault="00600E48" w:rsidP="00600E48">
      <w:pPr>
        <w:pStyle w:val="Titre"/>
        <w:rPr>
          <w:rFonts w:eastAsia="Calibri"/>
          <w:lang w:val="en-CA"/>
        </w:rPr>
      </w:pPr>
      <w:r>
        <w:rPr>
          <w:rFonts w:eastAsia="Calibri"/>
          <w:lang w:val="en-CA"/>
        </w:rPr>
        <w:t>Instruc</w:t>
      </w:r>
      <w:r w:rsidR="00F871EF">
        <w:rPr>
          <w:rFonts w:eastAsia="Calibri"/>
          <w:lang w:val="en-CA"/>
        </w:rPr>
        <w:t>tions for analysis of MORTALITY</w:t>
      </w:r>
      <w:r>
        <w:rPr>
          <w:rFonts w:eastAsia="Calibri"/>
          <w:lang w:val="en-CA"/>
        </w:rPr>
        <w:t xml:space="preserve"> Form (SENS)</w:t>
      </w:r>
    </w:p>
    <w:p w14:paraId="66514FF4" w14:textId="77777777" w:rsidR="00600E48" w:rsidRDefault="00600E48" w:rsidP="00600E48">
      <w:pPr>
        <w:pStyle w:val="Titre1"/>
        <w:rPr>
          <w:rFonts w:eastAsia="Calibri"/>
          <w:lang w:val="en-CA"/>
        </w:rPr>
      </w:pPr>
      <w:r>
        <w:rPr>
          <w:rFonts w:eastAsia="Calibri"/>
          <w:lang w:val="en-CA"/>
        </w:rPr>
        <w:t>Intro</w:t>
      </w:r>
    </w:p>
    <w:p w14:paraId="29CFBD22" w14:textId="3EC393B1" w:rsidR="00F871EF" w:rsidRDefault="00600E48" w:rsidP="00600E48">
      <w:pPr>
        <w:rPr>
          <w:rFonts w:eastAsia="Calibri"/>
          <w:lang w:val="en-CA"/>
        </w:rPr>
      </w:pPr>
      <w:r>
        <w:rPr>
          <w:rFonts w:eastAsia="Calibri"/>
          <w:lang w:val="en-CA"/>
        </w:rPr>
        <w:t xml:space="preserve">This document explains how to </w:t>
      </w:r>
      <w:r w:rsidR="005B676A">
        <w:rPr>
          <w:rFonts w:eastAsia="Calibri"/>
          <w:lang w:val="en-CA"/>
        </w:rPr>
        <w:t xml:space="preserve">use the data from the SENS Mortality </w:t>
      </w:r>
      <w:r>
        <w:rPr>
          <w:rFonts w:eastAsia="Calibri"/>
          <w:lang w:val="en-CA"/>
        </w:rPr>
        <w:t xml:space="preserve">form </w:t>
      </w:r>
      <w:r w:rsidR="00287CCB">
        <w:rPr>
          <w:rFonts w:eastAsia="Calibri"/>
          <w:lang w:val="en-CA"/>
        </w:rPr>
        <w:t>(“GLO_DM_MOR_EN_FR_AR_SW”) and</w:t>
      </w:r>
      <w:r>
        <w:rPr>
          <w:rFonts w:eastAsia="Calibri"/>
          <w:lang w:val="en-CA"/>
        </w:rPr>
        <w:t xml:space="preserve"> prepare it for analysis with ENA</w:t>
      </w:r>
      <w:r w:rsidR="00287CCB">
        <w:rPr>
          <w:rFonts w:eastAsia="Calibri"/>
          <w:lang w:val="en-CA"/>
        </w:rPr>
        <w:t xml:space="preserve"> software</w:t>
      </w:r>
      <w:r>
        <w:rPr>
          <w:rFonts w:eastAsia="Calibri"/>
          <w:lang w:val="en-CA"/>
        </w:rPr>
        <w:t>.</w:t>
      </w:r>
    </w:p>
    <w:p w14:paraId="45B15B4A" w14:textId="77777777" w:rsidR="00041C18" w:rsidRDefault="00041C18" w:rsidP="00600E48">
      <w:pPr>
        <w:rPr>
          <w:rFonts w:eastAsia="Calibri"/>
          <w:lang w:val="en-CA"/>
        </w:rPr>
      </w:pPr>
    </w:p>
    <w:p w14:paraId="195A3965" w14:textId="77777777" w:rsidR="005B676A" w:rsidRDefault="00600E48" w:rsidP="00600E48">
      <w:pPr>
        <w:pStyle w:val="Titre1"/>
        <w:rPr>
          <w:rFonts w:eastAsia="Calibri"/>
          <w:lang w:val="en-CA"/>
        </w:rPr>
      </w:pPr>
      <w:r>
        <w:rPr>
          <w:rFonts w:eastAsia="Calibri"/>
          <w:lang w:val="en-CA"/>
        </w:rPr>
        <w:t>Summary of steps</w:t>
      </w:r>
      <w:r w:rsidR="000C46ED">
        <w:rPr>
          <w:rFonts w:eastAsia="Calibri"/>
          <w:lang w:val="en-CA"/>
        </w:rPr>
        <w:t xml:space="preserve"> </w:t>
      </w:r>
    </w:p>
    <w:p w14:paraId="224BCE96" w14:textId="0285663F" w:rsidR="00600E48" w:rsidRDefault="005B676A" w:rsidP="005B676A">
      <w:pPr>
        <w:pStyle w:val="Titre1"/>
        <w:numPr>
          <w:ilvl w:val="0"/>
          <w:numId w:val="0"/>
        </w:numPr>
        <w:rPr>
          <w:rFonts w:eastAsia="Calibri"/>
          <w:lang w:val="en-CA"/>
        </w:rPr>
      </w:pPr>
      <w:r>
        <w:rPr>
          <w:rFonts w:eastAsia="Calibri"/>
          <w:lang w:val="en-CA"/>
        </w:rPr>
        <w:t>Aggregate:</w:t>
      </w:r>
    </w:p>
    <w:p w14:paraId="514120D1" w14:textId="1DD015A1" w:rsidR="00600E48" w:rsidRDefault="001133BA" w:rsidP="00EE1CF6">
      <w:pPr>
        <w:pStyle w:val="Paragraphedeliste"/>
        <w:numPr>
          <w:ilvl w:val="0"/>
          <w:numId w:val="9"/>
        </w:numPr>
        <w:rPr>
          <w:rFonts w:eastAsia="Calibri"/>
          <w:lang w:val="en-CA"/>
        </w:rPr>
      </w:pPr>
      <w:r>
        <w:rPr>
          <w:rFonts w:eastAsia="Calibri"/>
          <w:lang w:val="en-CA"/>
        </w:rPr>
        <w:t>Extract</w:t>
      </w:r>
      <w:r w:rsidR="00600E48">
        <w:rPr>
          <w:rFonts w:eastAsia="Calibri"/>
          <w:lang w:val="en-CA"/>
        </w:rPr>
        <w:t xml:space="preserve"> the data from the Aggregate server </w:t>
      </w:r>
      <w:r w:rsidR="00041C18">
        <w:rPr>
          <w:rFonts w:eastAsia="Calibri"/>
          <w:lang w:val="en-CA"/>
        </w:rPr>
        <w:t xml:space="preserve">by </w:t>
      </w:r>
      <w:r w:rsidR="00600E48">
        <w:rPr>
          <w:rFonts w:eastAsia="Calibri"/>
          <w:lang w:val="en-CA"/>
        </w:rPr>
        <w:t>using Briefcase</w:t>
      </w:r>
      <w:r w:rsidR="003777FF">
        <w:rPr>
          <w:rFonts w:eastAsia="Calibri"/>
          <w:lang w:val="en-CA"/>
        </w:rPr>
        <w:t xml:space="preserve"> (as usual)</w:t>
      </w:r>
      <w:r w:rsidR="000C46ED">
        <w:rPr>
          <w:rFonts w:eastAsia="Calibri"/>
          <w:lang w:val="en-CA"/>
        </w:rPr>
        <w:t>.</w:t>
      </w:r>
    </w:p>
    <w:p w14:paraId="35C92078" w14:textId="0D2933F1" w:rsidR="003777FF" w:rsidRPr="00041C18" w:rsidRDefault="00600E48" w:rsidP="00EE1CF6">
      <w:pPr>
        <w:pStyle w:val="Paragraphedeliste"/>
        <w:numPr>
          <w:ilvl w:val="0"/>
          <w:numId w:val="9"/>
        </w:numPr>
        <w:rPr>
          <w:rFonts w:eastAsia="Calibri"/>
          <w:lang w:val="en-CA"/>
        </w:rPr>
      </w:pPr>
      <w:r w:rsidRPr="00041C18">
        <w:rPr>
          <w:rFonts w:eastAsia="Calibri"/>
          <w:lang w:val="en-CA"/>
        </w:rPr>
        <w:t>Ther</w:t>
      </w:r>
      <w:r w:rsidR="009025AF" w:rsidRPr="00041C18">
        <w:rPr>
          <w:rFonts w:eastAsia="Calibri"/>
          <w:lang w:val="en-CA"/>
        </w:rPr>
        <w:t xml:space="preserve">e are 3 files of interest – “_H” (in the Household), </w:t>
      </w:r>
      <w:r w:rsidR="00041C18">
        <w:rPr>
          <w:rFonts w:eastAsia="Calibri"/>
          <w:lang w:val="en-CA"/>
        </w:rPr>
        <w:t>“</w:t>
      </w:r>
      <w:r w:rsidR="009025AF" w:rsidRPr="00041C18">
        <w:rPr>
          <w:rFonts w:eastAsia="Calibri"/>
          <w:lang w:val="en-CA"/>
        </w:rPr>
        <w:t>_L</w:t>
      </w:r>
      <w:r w:rsidR="00041C18">
        <w:rPr>
          <w:rFonts w:eastAsia="Calibri"/>
          <w:lang w:val="en-CA"/>
        </w:rPr>
        <w:t>”</w:t>
      </w:r>
      <w:r w:rsidR="009025AF" w:rsidRPr="00041C18">
        <w:rPr>
          <w:rFonts w:eastAsia="Calibri"/>
          <w:lang w:val="en-CA"/>
        </w:rPr>
        <w:t xml:space="preserve"> (that Left), </w:t>
      </w:r>
      <w:r w:rsidR="00041C18">
        <w:rPr>
          <w:rFonts w:eastAsia="Calibri"/>
          <w:lang w:val="en-CA"/>
        </w:rPr>
        <w:t>“</w:t>
      </w:r>
      <w:r w:rsidR="009025AF" w:rsidRPr="00041C18">
        <w:rPr>
          <w:rFonts w:eastAsia="Calibri"/>
          <w:lang w:val="en-CA"/>
        </w:rPr>
        <w:t>_D</w:t>
      </w:r>
      <w:r w:rsidR="00041C18">
        <w:rPr>
          <w:rFonts w:eastAsia="Calibri"/>
          <w:lang w:val="en-CA"/>
        </w:rPr>
        <w:t>”</w:t>
      </w:r>
      <w:r w:rsidR="009025AF" w:rsidRPr="00041C18">
        <w:rPr>
          <w:rFonts w:eastAsia="Calibri"/>
          <w:lang w:val="en-CA"/>
        </w:rPr>
        <w:t xml:space="preserve"> (that Died)</w:t>
      </w:r>
      <w:r w:rsidRPr="00041C18">
        <w:rPr>
          <w:rFonts w:eastAsia="Calibri"/>
          <w:lang w:val="en-CA"/>
        </w:rPr>
        <w:t>. They contain the data for each family member.</w:t>
      </w:r>
      <w:r w:rsidR="0018131A" w:rsidRPr="00041C18">
        <w:rPr>
          <w:rFonts w:eastAsia="Calibri"/>
          <w:lang w:val="en-CA"/>
        </w:rPr>
        <w:t xml:space="preserve"> </w:t>
      </w:r>
    </w:p>
    <w:p w14:paraId="65179CB8" w14:textId="5E81CDD6" w:rsidR="003777FF" w:rsidRPr="00041C18" w:rsidRDefault="003777FF" w:rsidP="00041C18">
      <w:pPr>
        <w:pStyle w:val="Paragraphedeliste"/>
        <w:numPr>
          <w:ilvl w:val="0"/>
          <w:numId w:val="9"/>
        </w:numPr>
        <w:rPr>
          <w:rFonts w:eastAsia="Calibri"/>
          <w:lang w:val="en-CA"/>
        </w:rPr>
      </w:pPr>
      <w:r w:rsidRPr="00041C18">
        <w:rPr>
          <w:rFonts w:eastAsia="Calibri"/>
          <w:lang w:val="en-CA"/>
        </w:rPr>
        <w:t xml:space="preserve">Create a </w:t>
      </w:r>
      <w:r w:rsidR="00041C18">
        <w:rPr>
          <w:rFonts w:eastAsia="Calibri"/>
          <w:lang w:val="en-CA"/>
        </w:rPr>
        <w:t>“Modified _</w:t>
      </w:r>
      <w:r w:rsidR="00041C18" w:rsidRPr="00041C18">
        <w:rPr>
          <w:rFonts w:eastAsia="Calibri"/>
          <w:lang w:val="en-CA"/>
        </w:rPr>
        <w:t>H/_</w:t>
      </w:r>
      <w:r w:rsidR="00041C18">
        <w:rPr>
          <w:rFonts w:eastAsia="Calibri"/>
          <w:lang w:val="en-CA"/>
        </w:rPr>
        <w:t>L/_D</w:t>
      </w:r>
      <w:r w:rsidR="00041C18">
        <w:rPr>
          <w:rFonts w:eastAsia="Calibri"/>
          <w:lang w:val="en-CA"/>
        </w:rPr>
        <w:t>”</w:t>
      </w:r>
      <w:r w:rsidR="00041C18">
        <w:rPr>
          <w:rFonts w:eastAsia="Calibri"/>
          <w:lang w:val="en-CA"/>
        </w:rPr>
        <w:t xml:space="preserve"> </w:t>
      </w:r>
      <w:r w:rsidRPr="00041C18">
        <w:rPr>
          <w:rFonts w:eastAsia="Calibri"/>
          <w:lang w:val="en-CA"/>
        </w:rPr>
        <w:t>tab in each of the file where you only extract the columns necessary for ENA. Those columns are identified by “ENA” as a prefix in the name of the columns. Everything not marked in this way should not be included.</w:t>
      </w:r>
    </w:p>
    <w:p w14:paraId="325BF768" w14:textId="17A8C61E" w:rsidR="00B83CEC" w:rsidRPr="00041C18" w:rsidRDefault="00600E48" w:rsidP="00B83CEC">
      <w:pPr>
        <w:pStyle w:val="Paragraphedeliste"/>
        <w:numPr>
          <w:ilvl w:val="0"/>
          <w:numId w:val="9"/>
        </w:numPr>
        <w:rPr>
          <w:rFonts w:eastAsia="Calibri"/>
          <w:lang w:val="en-CA"/>
        </w:rPr>
      </w:pPr>
      <w:r w:rsidRPr="00041C18">
        <w:rPr>
          <w:rFonts w:eastAsia="Calibri"/>
          <w:lang w:val="en-CA"/>
        </w:rPr>
        <w:t>Consolidate the data into any of the 3 files. The order of the columns in each file is exactly the same – you can simply copy-paste from one file to the other.</w:t>
      </w:r>
    </w:p>
    <w:p w14:paraId="06A90795" w14:textId="673EF9E7" w:rsidR="00B83CEC" w:rsidRPr="00041C18" w:rsidRDefault="009D106D" w:rsidP="00B83CEC">
      <w:pPr>
        <w:pStyle w:val="Paragraphedeliste"/>
        <w:numPr>
          <w:ilvl w:val="0"/>
          <w:numId w:val="9"/>
        </w:numPr>
        <w:rPr>
          <w:rFonts w:eastAsia="Calibri"/>
          <w:lang w:val="en-CA"/>
        </w:rPr>
      </w:pPr>
      <w:r w:rsidRPr="00041C18">
        <w:rPr>
          <w:rFonts w:eastAsia="Calibri"/>
          <w:lang w:val="en-CA"/>
        </w:rPr>
        <w:t>Copy and paste the remaining column</w:t>
      </w:r>
      <w:r w:rsidR="00B83CEC" w:rsidRPr="00041C18">
        <w:rPr>
          <w:rFonts w:eastAsia="Calibri"/>
          <w:lang w:val="en-CA"/>
        </w:rPr>
        <w:t>s</w:t>
      </w:r>
      <w:r w:rsidRPr="00041C18">
        <w:rPr>
          <w:rFonts w:eastAsia="Calibri"/>
          <w:lang w:val="en-CA"/>
        </w:rPr>
        <w:t xml:space="preserve"> into ENA</w:t>
      </w:r>
      <w:r w:rsidR="00B83CEC" w:rsidRPr="00041C18">
        <w:rPr>
          <w:rFonts w:eastAsia="Calibri"/>
          <w:lang w:val="en-CA"/>
        </w:rPr>
        <w:t xml:space="preserve"> and by update the settings in EA by following the steps mentioned under “5. Import data into ENA” in this document.</w:t>
      </w:r>
    </w:p>
    <w:p w14:paraId="337324DE" w14:textId="51445658" w:rsidR="00A1099E" w:rsidRPr="00041C18" w:rsidRDefault="009D106D" w:rsidP="00A1099E">
      <w:pPr>
        <w:pStyle w:val="Paragraphedeliste"/>
        <w:numPr>
          <w:ilvl w:val="0"/>
          <w:numId w:val="9"/>
        </w:numPr>
        <w:rPr>
          <w:rFonts w:eastAsia="Calibri"/>
          <w:lang w:val="en-CA"/>
        </w:rPr>
      </w:pPr>
      <w:r>
        <w:rPr>
          <w:rFonts w:eastAsia="Calibri"/>
          <w:lang w:val="en-CA"/>
        </w:rPr>
        <w:t>If the above steps have been followed precisely, only the columns corresponding to ENA’s analysis will be left.</w:t>
      </w:r>
    </w:p>
    <w:p w14:paraId="0ABDBB1F" w14:textId="5C36A74B" w:rsidR="005B676A" w:rsidRDefault="005B676A" w:rsidP="005B676A">
      <w:pPr>
        <w:pStyle w:val="Titre1"/>
        <w:numPr>
          <w:ilvl w:val="0"/>
          <w:numId w:val="0"/>
        </w:numPr>
        <w:rPr>
          <w:rFonts w:eastAsia="Calibri"/>
          <w:lang w:val="en-CA"/>
        </w:rPr>
      </w:pPr>
      <w:r>
        <w:rPr>
          <w:rFonts w:eastAsia="Calibri"/>
          <w:lang w:val="en-CA"/>
        </w:rPr>
        <w:t>Kobo Toolbox:</w:t>
      </w:r>
    </w:p>
    <w:p w14:paraId="2BC04E55" w14:textId="599E2A3A" w:rsidR="005B676A" w:rsidRDefault="005B676A" w:rsidP="005B676A">
      <w:pPr>
        <w:pStyle w:val="Paragraphedeliste"/>
        <w:numPr>
          <w:ilvl w:val="0"/>
          <w:numId w:val="9"/>
        </w:numPr>
        <w:rPr>
          <w:rFonts w:eastAsia="Calibri"/>
          <w:lang w:val="en-CA"/>
        </w:rPr>
      </w:pPr>
      <w:r>
        <w:rPr>
          <w:rFonts w:eastAsia="Calibri"/>
          <w:lang w:val="en-CA"/>
        </w:rPr>
        <w:t xml:space="preserve">Extract the data from the </w:t>
      </w:r>
      <w:r w:rsidR="003777FF">
        <w:rPr>
          <w:rFonts w:eastAsia="Calibri"/>
          <w:lang w:val="en-CA"/>
        </w:rPr>
        <w:t>Kobo Toolbox server in “XLS format” with “XML values and headers”</w:t>
      </w:r>
      <w:r>
        <w:rPr>
          <w:rFonts w:eastAsia="Calibri"/>
          <w:lang w:val="en-CA"/>
        </w:rPr>
        <w:t>.</w:t>
      </w:r>
    </w:p>
    <w:p w14:paraId="0B89E3F4" w14:textId="0AD14064" w:rsidR="005B676A" w:rsidRPr="00041C18" w:rsidRDefault="003777FF" w:rsidP="005B676A">
      <w:pPr>
        <w:pStyle w:val="Paragraphedeliste"/>
        <w:numPr>
          <w:ilvl w:val="0"/>
          <w:numId w:val="9"/>
        </w:numPr>
        <w:rPr>
          <w:rFonts w:eastAsia="Calibri"/>
          <w:lang w:val="en-CA"/>
        </w:rPr>
      </w:pPr>
      <w:r w:rsidRPr="00041C18">
        <w:rPr>
          <w:rFonts w:eastAsia="Calibri"/>
          <w:lang w:val="en-CA"/>
        </w:rPr>
        <w:t>There are 3 tabs</w:t>
      </w:r>
      <w:r w:rsidR="005B676A" w:rsidRPr="00041C18">
        <w:rPr>
          <w:rFonts w:eastAsia="Calibri"/>
          <w:lang w:val="en-CA"/>
        </w:rPr>
        <w:t xml:space="preserve"> of interest </w:t>
      </w:r>
      <w:r w:rsidRPr="00041C18">
        <w:rPr>
          <w:rFonts w:eastAsia="Calibri"/>
          <w:lang w:val="en-CA"/>
        </w:rPr>
        <w:t xml:space="preserve">in 1 file – “H” (in the Household), L (that Left), </w:t>
      </w:r>
      <w:proofErr w:type="gramStart"/>
      <w:r w:rsidR="005B676A" w:rsidRPr="00041C18">
        <w:rPr>
          <w:rFonts w:eastAsia="Calibri"/>
          <w:lang w:val="en-CA"/>
        </w:rPr>
        <w:t>D</w:t>
      </w:r>
      <w:proofErr w:type="gramEnd"/>
      <w:r w:rsidR="005B676A" w:rsidRPr="00041C18">
        <w:rPr>
          <w:rFonts w:eastAsia="Calibri"/>
          <w:lang w:val="en-CA"/>
        </w:rPr>
        <w:t xml:space="preserve"> (that Died). They contain t</w:t>
      </w:r>
      <w:r w:rsidR="00041C18" w:rsidRPr="00041C18">
        <w:rPr>
          <w:rFonts w:eastAsia="Calibri"/>
          <w:lang w:val="en-CA"/>
        </w:rPr>
        <w:t>he data for each family member.</w:t>
      </w:r>
    </w:p>
    <w:p w14:paraId="1F0DB870" w14:textId="6FDBCF5C" w:rsidR="00041C18" w:rsidRPr="00041C18" w:rsidRDefault="00041C18" w:rsidP="00041C18">
      <w:pPr>
        <w:pStyle w:val="Paragraphedeliste"/>
        <w:numPr>
          <w:ilvl w:val="0"/>
          <w:numId w:val="9"/>
        </w:numPr>
        <w:rPr>
          <w:rFonts w:eastAsia="Calibri"/>
          <w:lang w:val="en-CA"/>
        </w:rPr>
      </w:pPr>
      <w:r w:rsidRPr="00041C18">
        <w:rPr>
          <w:rFonts w:eastAsia="Calibri"/>
          <w:lang w:val="en-CA"/>
        </w:rPr>
        <w:t xml:space="preserve">Create a </w:t>
      </w:r>
      <w:r>
        <w:rPr>
          <w:rFonts w:eastAsia="Calibri"/>
          <w:lang w:val="en-CA"/>
        </w:rPr>
        <w:t>“Modified H/L/D</w:t>
      </w:r>
      <w:r>
        <w:rPr>
          <w:rFonts w:eastAsia="Calibri"/>
          <w:lang w:val="en-CA"/>
        </w:rPr>
        <w:t xml:space="preserve">” </w:t>
      </w:r>
      <w:r>
        <w:rPr>
          <w:rFonts w:eastAsia="Calibri"/>
          <w:lang w:val="en-CA"/>
        </w:rPr>
        <w:t>tab next to each of the H/L/D tabs</w:t>
      </w:r>
      <w:r w:rsidRPr="00041C18">
        <w:rPr>
          <w:rFonts w:eastAsia="Calibri"/>
          <w:lang w:val="en-CA"/>
        </w:rPr>
        <w:t xml:space="preserve"> where you only extract the columns necessary for ENA. Those columns are identified by “ENA” as a prefix in the name of the columns. Everything not marked in this way should not be included.</w:t>
      </w:r>
    </w:p>
    <w:p w14:paraId="6C696E3C" w14:textId="48B40F81" w:rsidR="00041C18" w:rsidRPr="00041C18" w:rsidRDefault="00041C18" w:rsidP="00041C18">
      <w:pPr>
        <w:pStyle w:val="Paragraphedeliste"/>
        <w:numPr>
          <w:ilvl w:val="0"/>
          <w:numId w:val="9"/>
        </w:numPr>
        <w:rPr>
          <w:rFonts w:eastAsia="Calibri"/>
          <w:lang w:val="en-CA"/>
        </w:rPr>
      </w:pPr>
      <w:r w:rsidRPr="00041C18">
        <w:rPr>
          <w:rFonts w:eastAsia="Calibri"/>
          <w:lang w:val="en-CA"/>
        </w:rPr>
        <w:t xml:space="preserve">Consolidate </w:t>
      </w:r>
      <w:r>
        <w:rPr>
          <w:rFonts w:eastAsia="Calibri"/>
          <w:lang w:val="en-CA"/>
        </w:rPr>
        <w:t xml:space="preserve">the data into a new tab called </w:t>
      </w:r>
      <w:r>
        <w:rPr>
          <w:rFonts w:eastAsia="Calibri"/>
          <w:lang w:val="en-CA" w:eastAsia="fr-FR"/>
        </w:rPr>
        <w:t>“Combined data H L and D”</w:t>
      </w:r>
      <w:r w:rsidRPr="00041C18">
        <w:rPr>
          <w:rFonts w:eastAsia="Calibri"/>
          <w:lang w:val="en-CA"/>
        </w:rPr>
        <w:t>. The order of the columns in each file is exactly the same – you can simply copy-paste from one file to the other.</w:t>
      </w:r>
    </w:p>
    <w:p w14:paraId="23B6F3ED" w14:textId="77777777" w:rsidR="00041C18" w:rsidRPr="00041C18" w:rsidRDefault="00041C18" w:rsidP="00041C18">
      <w:pPr>
        <w:pStyle w:val="Paragraphedeliste"/>
        <w:numPr>
          <w:ilvl w:val="0"/>
          <w:numId w:val="9"/>
        </w:numPr>
        <w:rPr>
          <w:rFonts w:eastAsia="Calibri"/>
          <w:lang w:val="en-CA"/>
        </w:rPr>
      </w:pPr>
      <w:r w:rsidRPr="00041C18">
        <w:rPr>
          <w:rFonts w:eastAsia="Calibri"/>
          <w:lang w:val="en-CA"/>
        </w:rPr>
        <w:t>Copy and paste the remaining columns into ENA and by update the settings in EA by following the steps mentioned under “5. Import data into ENA” in this document.</w:t>
      </w:r>
    </w:p>
    <w:p w14:paraId="3CB895F4" w14:textId="77777777" w:rsidR="00041C18" w:rsidRDefault="00041C18" w:rsidP="00041C18">
      <w:pPr>
        <w:pStyle w:val="Paragraphedeliste"/>
        <w:numPr>
          <w:ilvl w:val="0"/>
          <w:numId w:val="9"/>
        </w:numPr>
        <w:rPr>
          <w:rFonts w:eastAsia="Calibri"/>
          <w:lang w:val="en-CA"/>
        </w:rPr>
      </w:pPr>
      <w:r>
        <w:rPr>
          <w:rFonts w:eastAsia="Calibri"/>
          <w:lang w:val="en-CA"/>
        </w:rPr>
        <w:t>If the above steps have been followed precisely, only the columns corresponding to ENA’s analysis will be left.</w:t>
      </w:r>
    </w:p>
    <w:p w14:paraId="6B9A01A4" w14:textId="77777777" w:rsidR="00423E62" w:rsidRPr="00A1099E" w:rsidRDefault="00423E62" w:rsidP="00A1099E">
      <w:pPr>
        <w:rPr>
          <w:rFonts w:eastAsia="Calibri"/>
          <w:lang w:val="en-CA"/>
        </w:rPr>
      </w:pPr>
    </w:p>
    <w:p w14:paraId="61D16094" w14:textId="31FB43D4" w:rsidR="00CF5558" w:rsidRDefault="00423E62" w:rsidP="00CF5558">
      <w:pPr>
        <w:pStyle w:val="Titre1"/>
        <w:rPr>
          <w:rFonts w:eastAsia="Calibri"/>
          <w:lang w:val="en-CA"/>
        </w:rPr>
      </w:pPr>
      <w:r>
        <w:rPr>
          <w:rFonts w:eastAsia="Calibri"/>
          <w:lang w:val="en-CA"/>
        </w:rPr>
        <w:t xml:space="preserve">Obtain the data from </w:t>
      </w:r>
      <w:r w:rsidR="00F55AC0">
        <w:rPr>
          <w:rFonts w:eastAsia="Calibri"/>
          <w:lang w:val="en-CA"/>
        </w:rPr>
        <w:t>ODK Aggregate</w:t>
      </w:r>
    </w:p>
    <w:p w14:paraId="2B121825" w14:textId="4F93B7FE" w:rsidR="00005236" w:rsidRDefault="00005236" w:rsidP="00CF5558">
      <w:pPr>
        <w:rPr>
          <w:rFonts w:eastAsia="Calibri"/>
          <w:lang w:val="en-CA"/>
        </w:rPr>
      </w:pPr>
      <w:r>
        <w:rPr>
          <w:rFonts w:eastAsia="Calibri"/>
          <w:lang w:val="en-CA"/>
        </w:rPr>
        <w:t>The data of interest is contained in 3 fil</w:t>
      </w:r>
      <w:r w:rsidR="00AD30E2">
        <w:rPr>
          <w:rFonts w:eastAsia="Calibri"/>
          <w:lang w:val="en-CA"/>
        </w:rPr>
        <w:t>es – one per group,</w:t>
      </w:r>
      <w:r w:rsidR="009025AF">
        <w:rPr>
          <w:rFonts w:eastAsia="Calibri"/>
          <w:lang w:val="en-CA"/>
        </w:rPr>
        <w:t xml:space="preserve"> H</w:t>
      </w:r>
      <w:r w:rsidR="00445A8E">
        <w:rPr>
          <w:rFonts w:eastAsia="Calibri"/>
          <w:lang w:val="en-CA"/>
        </w:rPr>
        <w:t xml:space="preserve"> (in Household)</w:t>
      </w:r>
      <w:r w:rsidR="009025AF">
        <w:rPr>
          <w:rFonts w:eastAsia="Calibri"/>
          <w:lang w:val="en-CA"/>
        </w:rPr>
        <w:t>, L</w:t>
      </w:r>
      <w:r w:rsidR="00445A8E">
        <w:rPr>
          <w:rFonts w:eastAsia="Calibri"/>
          <w:lang w:val="en-CA"/>
        </w:rPr>
        <w:t xml:space="preserve"> (that Left)</w:t>
      </w:r>
      <w:r w:rsidR="009025AF">
        <w:rPr>
          <w:rFonts w:eastAsia="Calibri"/>
          <w:lang w:val="en-CA"/>
        </w:rPr>
        <w:t>, and D</w:t>
      </w:r>
      <w:r>
        <w:rPr>
          <w:rFonts w:eastAsia="Calibri"/>
          <w:lang w:val="en-CA"/>
        </w:rPr>
        <w:t xml:space="preserve"> </w:t>
      </w:r>
      <w:r w:rsidR="00445A8E">
        <w:rPr>
          <w:rFonts w:eastAsia="Calibri"/>
          <w:lang w:val="en-CA"/>
        </w:rPr>
        <w:t xml:space="preserve">(that Died) </w:t>
      </w:r>
      <w:r>
        <w:rPr>
          <w:rFonts w:eastAsia="Calibri"/>
          <w:lang w:val="en-CA"/>
        </w:rPr>
        <w:t>groups:</w:t>
      </w:r>
    </w:p>
    <w:p w14:paraId="70351B8E" w14:textId="7BDDC633" w:rsidR="003770BC" w:rsidRDefault="00445A8E" w:rsidP="003770BC">
      <w:pPr>
        <w:keepNext/>
        <w:jc w:val="center"/>
      </w:pPr>
      <w:r>
        <w:rPr>
          <w:noProof/>
          <w:lang w:val="fr-FR" w:eastAsia="fr-FR"/>
        </w:rPr>
        <w:lastRenderedPageBreak/>
        <w:drawing>
          <wp:inline distT="0" distB="0" distL="0" distR="0" wp14:anchorId="739EF668" wp14:editId="2BDEF510">
            <wp:extent cx="3162172" cy="1096645"/>
            <wp:effectExtent l="0" t="0" r="0" b="0"/>
            <wp:docPr id="5" name="Image 5" descr="Macintosh HD:Users:claudiagrigore:Desktop:Screen Shot 2018-12-21 at 18.2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claudiagrigore:Desktop:Screen Shot 2018-12-21 at 18.28.4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64830" cy="1097567"/>
                    </a:xfrm>
                    <a:prstGeom prst="rect">
                      <a:avLst/>
                    </a:prstGeom>
                    <a:noFill/>
                    <a:ln>
                      <a:noFill/>
                    </a:ln>
                  </pic:spPr>
                </pic:pic>
              </a:graphicData>
            </a:graphic>
          </wp:inline>
        </w:drawing>
      </w:r>
    </w:p>
    <w:p w14:paraId="406F07CE" w14:textId="796D7D4A" w:rsidR="00005236" w:rsidRDefault="003770BC" w:rsidP="003770BC">
      <w:pPr>
        <w:pStyle w:val="Lgende"/>
        <w:rPr>
          <w:lang w:val="en-CA"/>
        </w:rPr>
      </w:pPr>
      <w:r w:rsidRPr="003770BC">
        <w:rPr>
          <w:lang w:val="en-CA"/>
        </w:rPr>
        <w:t xml:space="preserve">Figure </w:t>
      </w:r>
      <w:r>
        <w:fldChar w:fldCharType="begin"/>
      </w:r>
      <w:r w:rsidRPr="003770BC">
        <w:rPr>
          <w:lang w:val="en-CA"/>
        </w:rPr>
        <w:instrText xml:space="preserve"> SEQ Figure \* ARABIC </w:instrText>
      </w:r>
      <w:r>
        <w:fldChar w:fldCharType="separate"/>
      </w:r>
      <w:r w:rsidR="00D828B1">
        <w:rPr>
          <w:noProof/>
          <w:lang w:val="en-CA"/>
        </w:rPr>
        <w:t>1</w:t>
      </w:r>
      <w:r>
        <w:fldChar w:fldCharType="end"/>
      </w:r>
      <w:r w:rsidRPr="003770BC">
        <w:rPr>
          <w:lang w:val="en-CA"/>
        </w:rPr>
        <w:t xml:space="preserve">: The </w:t>
      </w:r>
      <w:r w:rsidR="00442FAF">
        <w:rPr>
          <w:lang w:val="en-CA"/>
        </w:rPr>
        <w:t>output data from Aggregate (3 files of interest and main file)</w:t>
      </w:r>
    </w:p>
    <w:p w14:paraId="50A05F41" w14:textId="7C1C7E33" w:rsidR="00A1099E" w:rsidRPr="00C441DB" w:rsidRDefault="00A1099E" w:rsidP="00C441DB">
      <w:pPr>
        <w:rPr>
          <w:rFonts w:eastAsia="Calibri"/>
        </w:rPr>
      </w:pPr>
    </w:p>
    <w:p w14:paraId="14DEA1BB" w14:textId="77777777" w:rsidR="00C441DB" w:rsidRPr="00005236" w:rsidRDefault="00C441DB" w:rsidP="00C441DB">
      <w:pPr>
        <w:pStyle w:val="Titre2"/>
        <w:rPr>
          <w:rFonts w:eastAsia="Calibri"/>
          <w:lang w:val="en-CA" w:eastAsia="fr-FR"/>
        </w:rPr>
      </w:pPr>
      <w:r>
        <w:rPr>
          <w:rFonts w:eastAsia="Calibri"/>
          <w:lang w:val="en-CA" w:eastAsia="fr-FR"/>
        </w:rPr>
        <w:t>Remove all unnecessary columns for ENA analysis</w:t>
      </w:r>
    </w:p>
    <w:p w14:paraId="60773C9A" w14:textId="1320C9E5" w:rsidR="00C441DB" w:rsidRDefault="00C441DB" w:rsidP="00C441DB">
      <w:pPr>
        <w:rPr>
          <w:rFonts w:eastAsia="Calibri"/>
          <w:lang w:val="en-CA"/>
        </w:rPr>
      </w:pPr>
      <w:r>
        <w:rPr>
          <w:rFonts w:eastAsia="Calibri"/>
          <w:lang w:val="en-CA"/>
        </w:rPr>
        <w:t>The columns required for ENA analysis are prefixed by “ENA_” in the “_H”, “_L” and “_D” groups</w:t>
      </w:r>
      <w:r w:rsidR="00BD2813">
        <w:rPr>
          <w:rFonts w:eastAsia="Calibri"/>
          <w:lang w:val="en-CA"/>
        </w:rPr>
        <w:t xml:space="preserve"> (for instance ENA_H_HHMAGE)</w:t>
      </w:r>
      <w:r>
        <w:rPr>
          <w:rFonts w:eastAsia="Calibri"/>
          <w:lang w:val="en-CA"/>
        </w:rPr>
        <w:t xml:space="preserve">. ENA requires exactly those columns so we must delete all others. </w:t>
      </w:r>
    </w:p>
    <w:p w14:paraId="214CD08E" w14:textId="3DABA43E" w:rsidR="00423E62" w:rsidRPr="00C441DB" w:rsidRDefault="00C441DB" w:rsidP="00C441DB">
      <w:pPr>
        <w:rPr>
          <w:rFonts w:eastAsia="Calibri"/>
          <w:lang w:val="en-CA"/>
        </w:rPr>
      </w:pPr>
      <w:r>
        <w:rPr>
          <w:rFonts w:eastAsia="Calibri"/>
          <w:lang w:val="en-CA"/>
        </w:rPr>
        <w:t>In each one of the groups</w:t>
      </w:r>
      <w:r w:rsidR="006B5F81">
        <w:rPr>
          <w:rFonts w:eastAsia="Calibri"/>
          <w:lang w:val="en-CA"/>
        </w:rPr>
        <w:t xml:space="preserve"> (files)</w:t>
      </w:r>
      <w:r>
        <w:rPr>
          <w:rFonts w:eastAsia="Calibri"/>
          <w:lang w:val="en-CA"/>
        </w:rPr>
        <w:t xml:space="preserve">, create a </w:t>
      </w:r>
      <w:r w:rsidR="00A1099E">
        <w:rPr>
          <w:rFonts w:eastAsia="Calibri"/>
          <w:lang w:val="en-CA"/>
        </w:rPr>
        <w:t>second tab</w:t>
      </w:r>
      <w:r w:rsidR="00BD2813">
        <w:rPr>
          <w:rFonts w:eastAsia="Calibri"/>
          <w:lang w:val="en-CA"/>
        </w:rPr>
        <w:t xml:space="preserve"> </w:t>
      </w:r>
      <w:r w:rsidR="00A1099E">
        <w:rPr>
          <w:rFonts w:eastAsia="Calibri"/>
          <w:lang w:val="en-CA"/>
        </w:rPr>
        <w:t xml:space="preserve">where you will paste only the columns with the “ENA_” prefix and </w:t>
      </w:r>
      <w:r w:rsidR="005B676A">
        <w:rPr>
          <w:rFonts w:eastAsia="Calibri"/>
          <w:lang w:val="en-CA"/>
        </w:rPr>
        <w:t xml:space="preserve">rename it </w:t>
      </w:r>
      <w:r w:rsidR="00041C18">
        <w:rPr>
          <w:rFonts w:eastAsia="Calibri"/>
          <w:lang w:val="en-CA"/>
        </w:rPr>
        <w:t>“Modified _</w:t>
      </w:r>
      <w:r w:rsidR="00041C18" w:rsidRPr="00041C18">
        <w:rPr>
          <w:rFonts w:eastAsia="Calibri"/>
          <w:lang w:val="en-CA"/>
        </w:rPr>
        <w:t>H/_</w:t>
      </w:r>
      <w:r w:rsidR="00041C18">
        <w:rPr>
          <w:rFonts w:eastAsia="Calibri"/>
          <w:lang w:val="en-CA"/>
        </w:rPr>
        <w:t>L/_D”</w:t>
      </w:r>
      <w:r w:rsidR="005B676A">
        <w:rPr>
          <w:rFonts w:eastAsia="Calibri"/>
          <w:lang w:val="en-CA"/>
        </w:rPr>
        <w:t>.</w:t>
      </w:r>
      <w:r w:rsidR="00A1099E">
        <w:rPr>
          <w:rFonts w:eastAsia="Calibri"/>
          <w:lang w:val="en-CA"/>
        </w:rPr>
        <w:t xml:space="preserve"> Then copy paste all the “ENA_” prefixed columns one by one to the new tab as follows:</w:t>
      </w:r>
    </w:p>
    <w:p w14:paraId="5CF84E52" w14:textId="758BE26A" w:rsidR="00C441DB" w:rsidRPr="00C441DB" w:rsidRDefault="00C441DB" w:rsidP="00C441DB">
      <w:pPr>
        <w:ind w:firstLine="709"/>
        <w:rPr>
          <w:rFonts w:asciiTheme="majorHAnsi" w:eastAsia="Calibri" w:hAnsiTheme="majorHAnsi"/>
          <w:b/>
          <w:bCs/>
          <w:color w:val="82A0A0" w:themeColor="accent2"/>
          <w:szCs w:val="26"/>
          <w:lang w:val="en-CA" w:eastAsia="fr-FR"/>
        </w:rPr>
      </w:pPr>
      <w:r w:rsidRPr="00C441DB">
        <w:rPr>
          <w:rFonts w:asciiTheme="majorHAnsi" w:eastAsia="Calibri" w:hAnsiTheme="majorHAnsi"/>
          <w:b/>
          <w:bCs/>
          <w:color w:val="82A0A0" w:themeColor="accent2"/>
          <w:szCs w:val="26"/>
          <w:lang w:val="en-CA" w:eastAsia="fr-FR"/>
        </w:rPr>
        <w:t xml:space="preserve">3.1.1 </w:t>
      </w:r>
      <w:r>
        <w:rPr>
          <w:rFonts w:asciiTheme="majorHAnsi" w:eastAsia="Calibri" w:hAnsiTheme="majorHAnsi"/>
          <w:b/>
          <w:bCs/>
          <w:color w:val="82A0A0" w:themeColor="accent2"/>
          <w:szCs w:val="26"/>
          <w:lang w:val="en-CA" w:eastAsia="fr-FR"/>
        </w:rPr>
        <w:t>“_H” group:</w:t>
      </w:r>
      <w:bookmarkStart w:id="0" w:name="_GoBack"/>
      <w:bookmarkEnd w:id="0"/>
    </w:p>
    <w:p w14:paraId="1279E94F" w14:textId="615138A8" w:rsidR="00A1099E" w:rsidRDefault="00431F80" w:rsidP="00C441DB">
      <w:pPr>
        <w:keepNext/>
        <w:jc w:val="center"/>
        <w:rPr>
          <w:rFonts w:eastAsia="Calibri"/>
          <w:lang w:val="en-CA"/>
        </w:rPr>
      </w:pPr>
      <w:r>
        <w:rPr>
          <w:rFonts w:eastAsia="Calibri"/>
          <w:noProof/>
          <w:lang w:val="fr-FR" w:eastAsia="fr-FR"/>
        </w:rPr>
        <w:drawing>
          <wp:inline distT="0" distB="0" distL="0" distR="0" wp14:anchorId="7ED66962" wp14:editId="146427A2">
            <wp:extent cx="6108700" cy="1270000"/>
            <wp:effectExtent l="0" t="0" r="12700" b="0"/>
            <wp:docPr id="36" name="Image 36" descr="Macintosh HD:Users:claudiagrigore:Desktop:Screen Shot 2018-12-21 at 19.49.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acintosh HD:Users:claudiagrigore:Desktop:Screen Shot 2018-12-21 at 19.49.0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08700" cy="1270000"/>
                    </a:xfrm>
                    <a:prstGeom prst="rect">
                      <a:avLst/>
                    </a:prstGeom>
                    <a:noFill/>
                    <a:ln>
                      <a:noFill/>
                    </a:ln>
                  </pic:spPr>
                </pic:pic>
              </a:graphicData>
            </a:graphic>
          </wp:inline>
        </w:drawing>
      </w:r>
    </w:p>
    <w:p w14:paraId="5F8BFE9E" w14:textId="56CCC9AA" w:rsidR="00C441DB" w:rsidRDefault="00A1099E" w:rsidP="00C441DB">
      <w:pPr>
        <w:keepNext/>
        <w:jc w:val="center"/>
        <w:rPr>
          <w:noProof/>
          <w:lang w:val="fr-FR" w:eastAsia="fr-FR"/>
        </w:rPr>
      </w:pPr>
      <w:r>
        <w:rPr>
          <w:noProof/>
          <w:lang w:val="fr-FR" w:eastAsia="fr-FR"/>
        </w:rPr>
        <mc:AlternateContent>
          <mc:Choice Requires="wps">
            <w:drawing>
              <wp:anchor distT="0" distB="0" distL="114300" distR="114300" simplePos="0" relativeHeight="251662336" behindDoc="0" locked="0" layoutInCell="1" allowOverlap="1" wp14:anchorId="096159CD" wp14:editId="0F33EF0C">
                <wp:simplePos x="0" y="0"/>
                <wp:positionH relativeFrom="column">
                  <wp:posOffset>2794000</wp:posOffset>
                </wp:positionH>
                <wp:positionV relativeFrom="paragraph">
                  <wp:posOffset>38100</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16" name="Flèche vers le bas 16"/>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16" o:spid="_x0000_s1026" type="#_x0000_t67" style="position:absolute;margin-left:220pt;margin-top:3pt;width:50pt;height:3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" adj="10800" fillcolor="#a0c8c8 [3214]" strokecolor="#a0c8c8 [3214]" strokeweight="2pt">
                <w10:wrap type="through"/>
              </v:shape>
            </w:pict>
          </mc:Fallback>
        </mc:AlternateContent>
      </w:r>
    </w:p>
    <w:p w14:paraId="545B3739" w14:textId="48F8B74A" w:rsidR="00A1099E" w:rsidRDefault="00A1099E" w:rsidP="00C441DB">
      <w:pPr>
        <w:keepNext/>
        <w:jc w:val="center"/>
        <w:rPr>
          <w:noProof/>
          <w:lang w:val="fr-FR" w:eastAsia="fr-FR"/>
        </w:rPr>
      </w:pPr>
    </w:p>
    <w:p w14:paraId="566651DC" w14:textId="6186DDA7" w:rsidR="00A1099E" w:rsidRDefault="00431F80" w:rsidP="00A1099E">
      <w:pPr>
        <w:keepNext/>
        <w:jc w:val="center"/>
      </w:pPr>
      <w:r>
        <w:rPr>
          <w:noProof/>
          <w:lang w:val="fr-FR" w:eastAsia="fr-FR"/>
        </w:rPr>
        <w:drawing>
          <wp:inline distT="0" distB="0" distL="0" distR="0" wp14:anchorId="29116A8E" wp14:editId="520D4117">
            <wp:extent cx="6121400" cy="1181100"/>
            <wp:effectExtent l="0" t="0" r="0" b="12700"/>
            <wp:docPr id="37" name="Image 37" descr="Macintosh HD:Users:claudiagrigore:Desktop:Screen Shot 2018-12-21 at 19.4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cintosh HD:Users:claudiagrigore:Desktop:Screen Shot 2018-12-21 at 19.49.2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1400" cy="1181100"/>
                    </a:xfrm>
                    <a:prstGeom prst="rect">
                      <a:avLst/>
                    </a:prstGeom>
                    <a:noFill/>
                    <a:ln>
                      <a:noFill/>
                    </a:ln>
                  </pic:spPr>
                </pic:pic>
              </a:graphicData>
            </a:graphic>
          </wp:inline>
        </w:drawing>
      </w:r>
    </w:p>
    <w:p w14:paraId="3EC776F1" w14:textId="4C2B28AF" w:rsidR="00C441DB" w:rsidRDefault="00C441DB" w:rsidP="00BD2813">
      <w:pPr>
        <w:pStyle w:val="Lgende"/>
        <w:rPr>
          <w:lang w:val="en-CA"/>
        </w:rPr>
      </w:pPr>
      <w:r w:rsidRPr="00C07BCE">
        <w:rPr>
          <w:lang w:val="en-CA"/>
        </w:rPr>
        <w:t xml:space="preserve">Figure </w:t>
      </w:r>
      <w:r>
        <w:fldChar w:fldCharType="begin"/>
      </w:r>
      <w:r w:rsidRPr="00C07BCE">
        <w:rPr>
          <w:lang w:val="en-CA"/>
        </w:rPr>
        <w:instrText xml:space="preserve"> SEQ Figure \* ARABIC </w:instrText>
      </w:r>
      <w:r>
        <w:fldChar w:fldCharType="separate"/>
      </w:r>
      <w:r>
        <w:rPr>
          <w:noProof/>
          <w:lang w:val="en-CA"/>
        </w:rPr>
        <w:t>2</w:t>
      </w:r>
      <w:r>
        <w:fldChar w:fldCharType="end"/>
      </w:r>
      <w:r w:rsidRPr="00C07BCE">
        <w:rPr>
          <w:lang w:val="en-CA"/>
        </w:rPr>
        <w:t>: Remaining columns after deletion</w:t>
      </w:r>
      <w:r w:rsidR="00A1099E">
        <w:rPr>
          <w:lang w:val="en-CA"/>
        </w:rPr>
        <w:t xml:space="preserve"> for “_H” group</w:t>
      </w:r>
    </w:p>
    <w:p w14:paraId="2EC49306" w14:textId="77777777" w:rsidR="00BD2813" w:rsidRPr="00BD2813" w:rsidRDefault="00BD2813" w:rsidP="00BD2813">
      <w:pPr>
        <w:rPr>
          <w:rFonts w:eastAsia="Calibri"/>
        </w:rPr>
      </w:pPr>
    </w:p>
    <w:p w14:paraId="318ED88D" w14:textId="74F3FA15" w:rsidR="00A1099E" w:rsidRPr="00C441DB" w:rsidRDefault="00A1099E" w:rsidP="00A1099E">
      <w:pPr>
        <w:ind w:firstLine="709"/>
        <w:rPr>
          <w:rFonts w:asciiTheme="majorHAnsi" w:eastAsia="Calibri" w:hAnsiTheme="majorHAnsi"/>
          <w:b/>
          <w:bCs/>
          <w:color w:val="82A0A0" w:themeColor="accent2"/>
          <w:szCs w:val="26"/>
          <w:lang w:val="en-CA" w:eastAsia="fr-FR"/>
        </w:rPr>
      </w:pPr>
      <w:r>
        <w:rPr>
          <w:rFonts w:asciiTheme="majorHAnsi" w:eastAsia="Calibri" w:hAnsiTheme="majorHAnsi"/>
          <w:b/>
          <w:bCs/>
          <w:color w:val="82A0A0" w:themeColor="accent2"/>
          <w:szCs w:val="26"/>
          <w:lang w:val="en-CA" w:eastAsia="fr-FR"/>
        </w:rPr>
        <w:t>3.1.2</w:t>
      </w:r>
      <w:r w:rsidRPr="00C441DB">
        <w:rPr>
          <w:rFonts w:asciiTheme="majorHAnsi" w:eastAsia="Calibri" w:hAnsiTheme="majorHAnsi"/>
          <w:b/>
          <w:bCs/>
          <w:color w:val="82A0A0" w:themeColor="accent2"/>
          <w:szCs w:val="26"/>
          <w:lang w:val="en-CA" w:eastAsia="fr-FR"/>
        </w:rPr>
        <w:t xml:space="preserve"> </w:t>
      </w:r>
      <w:r>
        <w:rPr>
          <w:rFonts w:asciiTheme="majorHAnsi" w:eastAsia="Calibri" w:hAnsiTheme="majorHAnsi"/>
          <w:b/>
          <w:bCs/>
          <w:color w:val="82A0A0" w:themeColor="accent2"/>
          <w:szCs w:val="26"/>
          <w:lang w:val="en-CA" w:eastAsia="fr-FR"/>
        </w:rPr>
        <w:t>“_L” group:</w:t>
      </w:r>
    </w:p>
    <w:p w14:paraId="049405E8" w14:textId="36A9F520" w:rsidR="00A1099E" w:rsidRDefault="00431F80" w:rsidP="00A1099E">
      <w:pPr>
        <w:rPr>
          <w:rFonts w:eastAsia="Calibri"/>
        </w:rPr>
      </w:pPr>
      <w:r w:rsidRPr="00431F80">
        <w:rPr>
          <w:rFonts w:eastAsia="Calibri"/>
        </w:rPr>
        <w:drawing>
          <wp:inline distT="0" distB="0" distL="0" distR="0" wp14:anchorId="312D954F" wp14:editId="03469B9A">
            <wp:extent cx="6120130" cy="977697"/>
            <wp:effectExtent l="0" t="0" r="1270" b="0"/>
            <wp:docPr id="39" name="Image 39" descr="Macintosh HD:Users:claudiagrigore:Desktop:Screen Shot 2018-12-21 at 19.5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acintosh HD:Users:claudiagrigore:Desktop:Screen Shot 2018-12-21 at 19.50.4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977697"/>
                    </a:xfrm>
                    <a:prstGeom prst="rect">
                      <a:avLst/>
                    </a:prstGeom>
                    <a:noFill/>
                    <a:ln>
                      <a:noFill/>
                    </a:ln>
                  </pic:spPr>
                </pic:pic>
              </a:graphicData>
            </a:graphic>
          </wp:inline>
        </w:drawing>
      </w:r>
    </w:p>
    <w:p w14:paraId="788837C2" w14:textId="7289E4AB" w:rsidR="00A1099E" w:rsidRDefault="00431F80" w:rsidP="00A1099E">
      <w:pPr>
        <w:rPr>
          <w:rFonts w:eastAsia="Calibri"/>
        </w:rPr>
      </w:pPr>
      <w:r>
        <w:rPr>
          <w:noProof/>
          <w:lang w:val="fr-FR" w:eastAsia="fr-FR"/>
        </w:rPr>
        <mc:AlternateContent>
          <mc:Choice Requires="wps">
            <w:drawing>
              <wp:anchor distT="0" distB="0" distL="114300" distR="114300" simplePos="0" relativeHeight="251664384" behindDoc="0" locked="0" layoutInCell="1" allowOverlap="1" wp14:anchorId="7D14C152" wp14:editId="5D7A6490">
                <wp:simplePos x="0" y="0"/>
                <wp:positionH relativeFrom="column">
                  <wp:posOffset>2794000</wp:posOffset>
                </wp:positionH>
                <wp:positionV relativeFrom="paragraph">
                  <wp:posOffset>21590</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21" name="Flèche vers le bas 21"/>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èche vers le bas 21" o:spid="_x0000_s1026" type="#_x0000_t67" style="position:absolute;margin-left:220pt;margin-top:1.7pt;width:50pt;height:3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" adj="10800" fillcolor="#a0c8c8 [3214]" strokecolor="#a0c8c8 [3214]" strokeweight="2pt">
                <w10:wrap type="through"/>
              </v:shape>
            </w:pict>
          </mc:Fallback>
        </mc:AlternateContent>
      </w:r>
    </w:p>
    <w:p w14:paraId="3B70D436" w14:textId="77777777" w:rsidR="00431F80" w:rsidRDefault="00431F80" w:rsidP="00A1099E">
      <w:pPr>
        <w:rPr>
          <w:rFonts w:eastAsia="Calibri"/>
        </w:rPr>
      </w:pPr>
    </w:p>
    <w:p w14:paraId="3DB33773" w14:textId="01039C2A" w:rsidR="00A1099E" w:rsidRDefault="00431F80" w:rsidP="00A1099E">
      <w:pPr>
        <w:rPr>
          <w:rFonts w:eastAsia="Calibri"/>
        </w:rPr>
      </w:pPr>
      <w:r w:rsidRPr="00431F80">
        <w:rPr>
          <w:rFonts w:eastAsia="Calibri"/>
        </w:rPr>
        <w:lastRenderedPageBreak/>
        <w:drawing>
          <wp:inline distT="0" distB="0" distL="0" distR="0" wp14:anchorId="028AB23B" wp14:editId="1DE4330A">
            <wp:extent cx="6108700" cy="901700"/>
            <wp:effectExtent l="0" t="0" r="12700" b="12700"/>
            <wp:docPr id="38" name="Image 38" descr="Macintosh HD:Users:claudiagrigore:Desktop:Screen Shot 2018-12-21 at 19.5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acintosh HD:Users:claudiagrigore:Desktop:Screen Shot 2018-12-21 at 19.50.0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08700" cy="901700"/>
                    </a:xfrm>
                    <a:prstGeom prst="rect">
                      <a:avLst/>
                    </a:prstGeom>
                    <a:noFill/>
                    <a:ln>
                      <a:noFill/>
                    </a:ln>
                  </pic:spPr>
                </pic:pic>
              </a:graphicData>
            </a:graphic>
          </wp:inline>
        </w:drawing>
      </w:r>
    </w:p>
    <w:p w14:paraId="364335CC" w14:textId="2D2995B2" w:rsidR="00A1099E" w:rsidRDefault="00A1099E" w:rsidP="00A1099E">
      <w:pPr>
        <w:pStyle w:val="Lgende"/>
        <w:rPr>
          <w:lang w:val="en-CA"/>
        </w:rPr>
      </w:pPr>
      <w:r w:rsidRPr="00C07BCE">
        <w:rPr>
          <w:lang w:val="en-CA"/>
        </w:rPr>
        <w:t xml:space="preserve">Figure </w:t>
      </w:r>
      <w:r>
        <w:fldChar w:fldCharType="begin"/>
      </w:r>
      <w:r w:rsidRPr="00C07BCE">
        <w:rPr>
          <w:lang w:val="en-CA"/>
        </w:rPr>
        <w:instrText xml:space="preserve"> SEQ Figure \* ARABIC </w:instrText>
      </w:r>
      <w:r>
        <w:fldChar w:fldCharType="separate"/>
      </w:r>
      <w:r>
        <w:rPr>
          <w:noProof/>
          <w:lang w:val="en-CA"/>
        </w:rPr>
        <w:t>3</w:t>
      </w:r>
      <w:r>
        <w:fldChar w:fldCharType="end"/>
      </w:r>
      <w:r w:rsidRPr="00C07BCE">
        <w:rPr>
          <w:lang w:val="en-CA"/>
        </w:rPr>
        <w:t>: Remaining columns after deletion</w:t>
      </w:r>
      <w:r>
        <w:rPr>
          <w:lang w:val="en-CA"/>
        </w:rPr>
        <w:t xml:space="preserve"> for “_L” group</w:t>
      </w:r>
    </w:p>
    <w:p w14:paraId="0C0BFF62" w14:textId="77777777" w:rsidR="00431F80" w:rsidRPr="00431F80" w:rsidRDefault="00431F80" w:rsidP="00431F80">
      <w:pPr>
        <w:rPr>
          <w:rFonts w:eastAsia="Calibri"/>
        </w:rPr>
      </w:pPr>
    </w:p>
    <w:p w14:paraId="205ABBB5" w14:textId="4B221FEF" w:rsidR="00A1099E" w:rsidRPr="00C441DB" w:rsidRDefault="00A1099E" w:rsidP="00A1099E">
      <w:pPr>
        <w:ind w:firstLine="709"/>
        <w:rPr>
          <w:rFonts w:asciiTheme="majorHAnsi" w:eastAsia="Calibri" w:hAnsiTheme="majorHAnsi"/>
          <w:b/>
          <w:bCs/>
          <w:color w:val="82A0A0" w:themeColor="accent2"/>
          <w:szCs w:val="26"/>
          <w:lang w:val="en-CA" w:eastAsia="fr-FR"/>
        </w:rPr>
      </w:pPr>
      <w:r>
        <w:rPr>
          <w:rFonts w:asciiTheme="majorHAnsi" w:eastAsia="Calibri" w:hAnsiTheme="majorHAnsi"/>
          <w:b/>
          <w:bCs/>
          <w:color w:val="82A0A0" w:themeColor="accent2"/>
          <w:szCs w:val="26"/>
          <w:lang w:val="en-CA" w:eastAsia="fr-FR"/>
        </w:rPr>
        <w:t>3.1.3</w:t>
      </w:r>
      <w:r w:rsidRPr="00C441DB">
        <w:rPr>
          <w:rFonts w:asciiTheme="majorHAnsi" w:eastAsia="Calibri" w:hAnsiTheme="majorHAnsi"/>
          <w:b/>
          <w:bCs/>
          <w:color w:val="82A0A0" w:themeColor="accent2"/>
          <w:szCs w:val="26"/>
          <w:lang w:val="en-CA" w:eastAsia="fr-FR"/>
        </w:rPr>
        <w:t xml:space="preserve"> </w:t>
      </w:r>
      <w:r>
        <w:rPr>
          <w:rFonts w:asciiTheme="majorHAnsi" w:eastAsia="Calibri" w:hAnsiTheme="majorHAnsi"/>
          <w:b/>
          <w:bCs/>
          <w:color w:val="82A0A0" w:themeColor="accent2"/>
          <w:szCs w:val="26"/>
          <w:lang w:val="en-CA" w:eastAsia="fr-FR"/>
        </w:rPr>
        <w:t>“_D” group:</w:t>
      </w:r>
    </w:p>
    <w:p w14:paraId="53DFDE40" w14:textId="1BBD8473" w:rsidR="00A1099E" w:rsidRDefault="00431F80" w:rsidP="00A1099E">
      <w:pPr>
        <w:rPr>
          <w:rFonts w:eastAsia="Calibri"/>
        </w:rPr>
      </w:pPr>
      <w:r>
        <w:rPr>
          <w:rFonts w:eastAsia="Calibri"/>
          <w:noProof/>
          <w:lang w:val="fr-FR" w:eastAsia="fr-FR"/>
        </w:rPr>
        <w:drawing>
          <wp:inline distT="0" distB="0" distL="0" distR="0" wp14:anchorId="6EFA33AE" wp14:editId="011EF584">
            <wp:extent cx="6108700" cy="1181100"/>
            <wp:effectExtent l="0" t="0" r="12700" b="12700"/>
            <wp:docPr id="40" name="Image 40" descr="Macintosh HD:Users:claudiagrigore:Desktop:Screen Shot 2018-12-21 at 19.5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acintosh HD:Users:claudiagrigore:Desktop:Screen Shot 2018-12-21 at 19.52.1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08700" cy="1181100"/>
                    </a:xfrm>
                    <a:prstGeom prst="rect">
                      <a:avLst/>
                    </a:prstGeom>
                    <a:noFill/>
                    <a:ln>
                      <a:noFill/>
                    </a:ln>
                  </pic:spPr>
                </pic:pic>
              </a:graphicData>
            </a:graphic>
          </wp:inline>
        </w:drawing>
      </w:r>
    </w:p>
    <w:p w14:paraId="4E5E32BD" w14:textId="77777777" w:rsidR="00A1099E" w:rsidRDefault="00A1099E" w:rsidP="00A1099E">
      <w:pPr>
        <w:rPr>
          <w:rFonts w:eastAsia="Calibri"/>
        </w:rPr>
      </w:pPr>
      <w:r>
        <w:rPr>
          <w:noProof/>
          <w:lang w:val="fr-FR" w:eastAsia="fr-FR"/>
        </w:rPr>
        <mc:AlternateContent>
          <mc:Choice Requires="wps">
            <w:drawing>
              <wp:anchor distT="0" distB="0" distL="114300" distR="114300" simplePos="0" relativeHeight="251666432" behindDoc="0" locked="0" layoutInCell="1" allowOverlap="1" wp14:anchorId="6FE85C60" wp14:editId="402CBC1F">
                <wp:simplePos x="0" y="0"/>
                <wp:positionH relativeFrom="column">
                  <wp:posOffset>2857500</wp:posOffset>
                </wp:positionH>
                <wp:positionV relativeFrom="paragraph">
                  <wp:posOffset>635</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25" name="Flèche vers le bas 25"/>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èche vers le bas 25" o:spid="_x0000_s1026" type="#_x0000_t67" style="position:absolute;margin-left:225pt;margin-top:.05pt;width:50pt;height:36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" adj="10800" fillcolor="#a0c8c8 [3214]" strokecolor="#a0c8c8 [3214]" strokeweight="2pt">
                <w10:wrap type="through"/>
              </v:shape>
            </w:pict>
          </mc:Fallback>
        </mc:AlternateContent>
      </w:r>
    </w:p>
    <w:p w14:paraId="0ECD4F4F" w14:textId="77777777" w:rsidR="00A1099E" w:rsidRDefault="00A1099E" w:rsidP="00A1099E">
      <w:pPr>
        <w:rPr>
          <w:rFonts w:eastAsia="Calibri"/>
        </w:rPr>
      </w:pPr>
    </w:p>
    <w:p w14:paraId="75684A96" w14:textId="39B63552" w:rsidR="00A1099E" w:rsidRDefault="00431F80" w:rsidP="00A1099E">
      <w:pPr>
        <w:rPr>
          <w:rFonts w:eastAsia="Calibri"/>
        </w:rPr>
      </w:pPr>
      <w:r>
        <w:rPr>
          <w:rFonts w:eastAsia="Calibri"/>
          <w:noProof/>
          <w:lang w:val="fr-FR" w:eastAsia="fr-FR"/>
        </w:rPr>
        <w:drawing>
          <wp:inline distT="0" distB="0" distL="0" distR="0" wp14:anchorId="035F5B8F" wp14:editId="544016C4">
            <wp:extent cx="6108700" cy="977900"/>
            <wp:effectExtent l="0" t="0" r="12700" b="12700"/>
            <wp:docPr id="41" name="Image 41" descr="Macintosh HD:Users:claudiagrigore:Desktop:Screen Shot 2018-12-21 at 19.5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acintosh HD:Users:claudiagrigore:Desktop:Screen Shot 2018-12-21 at 19.52.3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08700" cy="977900"/>
                    </a:xfrm>
                    <a:prstGeom prst="rect">
                      <a:avLst/>
                    </a:prstGeom>
                    <a:noFill/>
                    <a:ln>
                      <a:noFill/>
                    </a:ln>
                  </pic:spPr>
                </pic:pic>
              </a:graphicData>
            </a:graphic>
          </wp:inline>
        </w:drawing>
      </w:r>
    </w:p>
    <w:p w14:paraId="3D0241DF" w14:textId="33BC83D4" w:rsidR="00A1099E" w:rsidRDefault="00A1099E" w:rsidP="00A1099E">
      <w:pPr>
        <w:pStyle w:val="Lgende"/>
        <w:rPr>
          <w:rFonts w:eastAsia="Calibri"/>
          <w:lang w:val="en-CA"/>
        </w:rPr>
      </w:pPr>
      <w:r w:rsidRPr="00C07BCE">
        <w:rPr>
          <w:lang w:val="en-CA"/>
        </w:rPr>
        <w:t xml:space="preserve">Figure </w:t>
      </w:r>
      <w:r>
        <w:fldChar w:fldCharType="begin"/>
      </w:r>
      <w:r w:rsidRPr="00C07BCE">
        <w:rPr>
          <w:lang w:val="en-CA"/>
        </w:rPr>
        <w:instrText xml:space="preserve"> SEQ Figure \* ARABIC </w:instrText>
      </w:r>
      <w:r>
        <w:fldChar w:fldCharType="separate"/>
      </w:r>
      <w:r>
        <w:rPr>
          <w:noProof/>
          <w:lang w:val="en-CA"/>
        </w:rPr>
        <w:t>4</w:t>
      </w:r>
      <w:r>
        <w:fldChar w:fldCharType="end"/>
      </w:r>
      <w:r w:rsidRPr="00C07BCE">
        <w:rPr>
          <w:lang w:val="en-CA"/>
        </w:rPr>
        <w:t>: Remaining columns after deletion</w:t>
      </w:r>
      <w:r>
        <w:rPr>
          <w:lang w:val="en-CA"/>
        </w:rPr>
        <w:t xml:space="preserve"> for “_D” group</w:t>
      </w:r>
    </w:p>
    <w:p w14:paraId="1C6F5FCC" w14:textId="77777777" w:rsidR="00A1099E" w:rsidRPr="00A1099E" w:rsidRDefault="00A1099E" w:rsidP="00A1099E">
      <w:pPr>
        <w:rPr>
          <w:rFonts w:eastAsia="Calibri"/>
        </w:rPr>
      </w:pPr>
    </w:p>
    <w:p w14:paraId="7E8B2EFE" w14:textId="512697F4" w:rsidR="00005236" w:rsidRDefault="00005236" w:rsidP="00005236">
      <w:pPr>
        <w:pStyle w:val="Titre2"/>
        <w:rPr>
          <w:rFonts w:eastAsia="Calibri"/>
          <w:lang w:val="en-CA"/>
        </w:rPr>
      </w:pPr>
      <w:r>
        <w:rPr>
          <w:rFonts w:eastAsia="Calibri"/>
          <w:lang w:val="en-CA"/>
        </w:rPr>
        <w:t xml:space="preserve">Combining the data </w:t>
      </w:r>
      <w:r w:rsidR="00A1099E">
        <w:rPr>
          <w:rFonts w:eastAsia="Calibri"/>
          <w:lang w:val="en-CA"/>
        </w:rPr>
        <w:t xml:space="preserve">from the modified tabs </w:t>
      </w:r>
      <w:r>
        <w:rPr>
          <w:rFonts w:eastAsia="Calibri"/>
          <w:lang w:val="en-CA"/>
        </w:rPr>
        <w:t>in a single file</w:t>
      </w:r>
    </w:p>
    <w:p w14:paraId="1CC8D81B" w14:textId="06D3CBFA" w:rsidR="0091644B" w:rsidRDefault="0091644B" w:rsidP="00005236">
      <w:pPr>
        <w:rPr>
          <w:rFonts w:eastAsia="Calibri"/>
          <w:lang w:val="en-CA"/>
        </w:rPr>
      </w:pPr>
      <w:r>
        <w:rPr>
          <w:rFonts w:eastAsia="Calibri"/>
          <w:lang w:val="en-CA"/>
        </w:rPr>
        <w:t>The modified 3 tabs for “_H”, “_L” and “_D”</w:t>
      </w:r>
      <w:r w:rsidR="00005236">
        <w:rPr>
          <w:rFonts w:eastAsia="Calibri"/>
          <w:lang w:val="en-CA"/>
        </w:rPr>
        <w:t xml:space="preserve"> in the above figure</w:t>
      </w:r>
      <w:r>
        <w:rPr>
          <w:rFonts w:eastAsia="Calibri"/>
          <w:lang w:val="en-CA"/>
        </w:rPr>
        <w:t>s</w:t>
      </w:r>
      <w:r w:rsidR="00005236">
        <w:rPr>
          <w:rFonts w:eastAsia="Calibri"/>
          <w:lang w:val="en-CA"/>
        </w:rPr>
        <w:t xml:space="preserve"> are the ones containing the </w:t>
      </w:r>
      <w:r>
        <w:rPr>
          <w:rFonts w:eastAsia="Calibri"/>
          <w:lang w:val="en-CA"/>
        </w:rPr>
        <w:t xml:space="preserve">ENA compatible mortality </w:t>
      </w:r>
      <w:r w:rsidR="00005236">
        <w:rPr>
          <w:rFonts w:eastAsia="Calibri"/>
          <w:lang w:val="en-CA"/>
        </w:rPr>
        <w:t>data. They all have the same layout in terms of the orde</w:t>
      </w:r>
      <w:r w:rsidR="005B676A">
        <w:rPr>
          <w:rFonts w:eastAsia="Calibri"/>
          <w:lang w:val="en-CA"/>
        </w:rPr>
        <w:t xml:space="preserve">r of the columns they contain and the specific names </w:t>
      </w:r>
      <w:r w:rsidR="00FE6AA3">
        <w:rPr>
          <w:rFonts w:eastAsia="Calibri"/>
          <w:lang w:val="en-CA"/>
        </w:rPr>
        <w:t xml:space="preserve">of columns </w:t>
      </w:r>
      <w:r w:rsidR="005B676A">
        <w:rPr>
          <w:rFonts w:eastAsia="Calibri"/>
          <w:lang w:val="en-CA"/>
        </w:rPr>
        <w:t>vary slightly.</w:t>
      </w:r>
    </w:p>
    <w:p w14:paraId="01697A0B" w14:textId="7C378158" w:rsidR="00BD2813" w:rsidRDefault="0091644B" w:rsidP="00005236">
      <w:pPr>
        <w:rPr>
          <w:rFonts w:eastAsia="Calibri"/>
          <w:lang w:val="en-CA" w:eastAsia="fr-FR"/>
        </w:rPr>
      </w:pPr>
      <w:r>
        <w:rPr>
          <w:rFonts w:eastAsia="Calibri"/>
          <w:lang w:val="en-CA" w:eastAsia="fr-FR"/>
        </w:rPr>
        <w:t xml:space="preserve">As </w:t>
      </w:r>
      <w:r w:rsidR="00005236">
        <w:rPr>
          <w:rFonts w:eastAsia="Calibri"/>
          <w:lang w:val="en-CA" w:eastAsia="fr-FR"/>
        </w:rPr>
        <w:t xml:space="preserve">the </w:t>
      </w:r>
      <w:r w:rsidR="008E0F57">
        <w:rPr>
          <w:rFonts w:eastAsia="Calibri"/>
          <w:lang w:val="en-CA" w:eastAsia="fr-FR"/>
        </w:rPr>
        <w:t>order is the same in all 3 files</w:t>
      </w:r>
      <w:r w:rsidR="00005236">
        <w:rPr>
          <w:rFonts w:eastAsia="Calibri"/>
          <w:lang w:val="en-CA" w:eastAsia="fr-FR"/>
        </w:rPr>
        <w:t xml:space="preserve">, </w:t>
      </w:r>
      <w:r w:rsidR="00BD2813">
        <w:rPr>
          <w:rFonts w:eastAsia="Calibri"/>
          <w:lang w:val="en-CA" w:eastAsia="fr-FR"/>
        </w:rPr>
        <w:t>create a last tab in one of the 3 files of interest (it doesn’t matter which one), name it “Combined data _H _L and _D” and copy-paste the data from the 3 modified tabs above one after the other. Simply copy and paste the data at the bottom of those already contained in the file. The end result, taking the 3 files above as a starting point, should look like this:</w:t>
      </w:r>
    </w:p>
    <w:p w14:paraId="6ABC6BE6" w14:textId="4933DACB" w:rsidR="001E3E71" w:rsidRDefault="00431F80" w:rsidP="00C07BCE">
      <w:pPr>
        <w:keepNext/>
        <w:jc w:val="center"/>
      </w:pPr>
      <w:r>
        <w:rPr>
          <w:noProof/>
          <w:lang w:val="fr-FR" w:eastAsia="fr-FR"/>
        </w:rPr>
        <w:drawing>
          <wp:inline distT="0" distB="0" distL="0" distR="0" wp14:anchorId="64A95231" wp14:editId="048A5036">
            <wp:extent cx="6108700" cy="1689100"/>
            <wp:effectExtent l="0" t="0" r="12700" b="12700"/>
            <wp:docPr id="42" name="Image 42" descr="Macintosh HD:Users:claudiagrigore:Desktop:Screen Shot 2018-12-21 at 19.54.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acintosh HD:Users:claudiagrigore:Desktop:Screen Shot 2018-12-21 at 19.54.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8700" cy="1689100"/>
                    </a:xfrm>
                    <a:prstGeom prst="rect">
                      <a:avLst/>
                    </a:prstGeom>
                    <a:noFill/>
                    <a:ln>
                      <a:noFill/>
                    </a:ln>
                  </pic:spPr>
                </pic:pic>
              </a:graphicData>
            </a:graphic>
          </wp:inline>
        </w:drawing>
      </w:r>
    </w:p>
    <w:p w14:paraId="416F0B46" w14:textId="464911AA" w:rsidR="00EC5DD9" w:rsidRDefault="001E3E71" w:rsidP="00BD2813">
      <w:pPr>
        <w:pStyle w:val="Lgende"/>
        <w:rPr>
          <w:rFonts w:eastAsia="Calibri"/>
          <w:lang w:val="en-CA"/>
        </w:rPr>
      </w:pPr>
      <w:r w:rsidRPr="00461693">
        <w:rPr>
          <w:lang w:val="en-CA"/>
        </w:rPr>
        <w:t xml:space="preserve">Figure </w:t>
      </w:r>
      <w:r w:rsidR="00431F80">
        <w:t>5</w:t>
      </w:r>
      <w:r w:rsidRPr="00461693">
        <w:rPr>
          <w:lang w:val="en-CA"/>
        </w:rPr>
        <w:t xml:space="preserve">: All the </w:t>
      </w:r>
      <w:r w:rsidR="00431F80">
        <w:rPr>
          <w:lang w:val="en-CA"/>
        </w:rPr>
        <w:t xml:space="preserve">ENA compatible Mortality </w:t>
      </w:r>
      <w:r w:rsidRPr="00461693">
        <w:rPr>
          <w:lang w:val="en-CA"/>
        </w:rPr>
        <w:t>data is now contained in a single file, with only 1 row of headers at the top.</w:t>
      </w:r>
    </w:p>
    <w:p w14:paraId="5C105BF6" w14:textId="77777777" w:rsidR="00EC5DD9" w:rsidRDefault="00EC5DD9" w:rsidP="00EC5DD9">
      <w:pPr>
        <w:pStyle w:val="Careful"/>
        <w:rPr>
          <w:rFonts w:eastAsia="Calibri"/>
          <w:lang w:val="en-CA" w:eastAsia="fr-FR"/>
        </w:rPr>
      </w:pPr>
      <w:r>
        <w:rPr>
          <w:rFonts w:eastAsia="Calibri"/>
          <w:lang w:val="en-CA" w:eastAsia="fr-FR"/>
        </w:rPr>
        <w:t>Copy and paste only th</w:t>
      </w:r>
      <w:r w:rsidR="00CA0BEF">
        <w:rPr>
          <w:rFonts w:eastAsia="Calibri"/>
          <w:lang w:val="en-CA" w:eastAsia="fr-FR"/>
        </w:rPr>
        <w:t>e data itself, NOT the headers (first row of each file).</w:t>
      </w:r>
    </w:p>
    <w:p w14:paraId="77BA884C" w14:textId="77777777" w:rsidR="00423E62" w:rsidRDefault="00423E62" w:rsidP="00423E62">
      <w:pPr>
        <w:pStyle w:val="Titre1"/>
        <w:rPr>
          <w:rFonts w:eastAsia="Calibri"/>
          <w:lang w:val="en-CA"/>
        </w:rPr>
      </w:pPr>
      <w:r>
        <w:rPr>
          <w:rFonts w:eastAsia="Calibri"/>
          <w:lang w:val="en-CA"/>
        </w:rPr>
        <w:lastRenderedPageBreak/>
        <w:t>Obtain the data from Kobo Toolbox</w:t>
      </w:r>
    </w:p>
    <w:p w14:paraId="4A0BCE5C" w14:textId="77777777" w:rsidR="00423E62" w:rsidRDefault="00423E62" w:rsidP="00423E62">
      <w:pPr>
        <w:rPr>
          <w:rFonts w:eastAsia="Calibri"/>
          <w:lang w:val="en-CA"/>
        </w:rPr>
      </w:pPr>
      <w:r>
        <w:rPr>
          <w:rFonts w:eastAsia="Calibri"/>
          <w:lang w:val="en-CA"/>
        </w:rPr>
        <w:t>On Kobo, instead of having 4 separate files, all the data is in a single Excel file with 4 tabs, as below:</w:t>
      </w:r>
    </w:p>
    <w:p w14:paraId="41F877EA" w14:textId="244FE4CD" w:rsidR="00423E62" w:rsidRDefault="00FE6AA3" w:rsidP="00423E62">
      <w:pPr>
        <w:keepNext/>
        <w:jc w:val="center"/>
      </w:pPr>
      <w:r>
        <w:rPr>
          <w:noProof/>
          <w:lang w:val="fr-FR" w:eastAsia="fr-FR"/>
        </w:rPr>
        <w:drawing>
          <wp:inline distT="0" distB="0" distL="0" distR="0" wp14:anchorId="7EFE1A9B" wp14:editId="4F08EBEE">
            <wp:extent cx="6121400" cy="1193800"/>
            <wp:effectExtent l="0" t="0" r="0" b="0"/>
            <wp:docPr id="44" name="Image 44" descr="Macintosh HD:Users:claudiagrigore:Desktop:Screen Shot 2018-12-23 at 11.2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Macintosh HD:Users:claudiagrigore:Desktop:Screen Shot 2018-12-23 at 11.28.4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1400" cy="1193800"/>
                    </a:xfrm>
                    <a:prstGeom prst="rect">
                      <a:avLst/>
                    </a:prstGeom>
                    <a:noFill/>
                    <a:ln>
                      <a:noFill/>
                    </a:ln>
                  </pic:spPr>
                </pic:pic>
              </a:graphicData>
            </a:graphic>
          </wp:inline>
        </w:drawing>
      </w:r>
    </w:p>
    <w:p w14:paraId="741D1356" w14:textId="53A0CBE5" w:rsidR="00423E62" w:rsidRDefault="00423E62" w:rsidP="00423E62">
      <w:pPr>
        <w:pStyle w:val="Lgende"/>
        <w:rPr>
          <w:rFonts w:eastAsia="Calibri"/>
          <w:lang w:val="en-CA"/>
        </w:rPr>
      </w:pPr>
      <w:r w:rsidRPr="00713D78">
        <w:rPr>
          <w:lang w:val="en-CA"/>
        </w:rPr>
        <w:t xml:space="preserve">Figure </w:t>
      </w:r>
      <w:r w:rsidR="00110516">
        <w:t>6</w:t>
      </w:r>
      <w:r w:rsidRPr="00713D78">
        <w:rPr>
          <w:lang w:val="en-CA"/>
        </w:rPr>
        <w:t>: The output data from Kobo</w:t>
      </w:r>
      <w:r w:rsidR="00442FAF">
        <w:rPr>
          <w:lang w:val="en-CA"/>
        </w:rPr>
        <w:t xml:space="preserve"> (1 file with main data and 3 tabs of interest)</w:t>
      </w:r>
    </w:p>
    <w:p w14:paraId="7532B1FC" w14:textId="77777777" w:rsidR="00423E62" w:rsidRDefault="00423E62" w:rsidP="00423E62">
      <w:pPr>
        <w:rPr>
          <w:rFonts w:eastAsia="Calibri"/>
          <w:lang w:val="en-CA" w:eastAsia="fr-FR"/>
        </w:rPr>
      </w:pPr>
    </w:p>
    <w:p w14:paraId="7B273CDB" w14:textId="77777777" w:rsidR="008E0F57" w:rsidRPr="00005236" w:rsidRDefault="008E0F57" w:rsidP="008E0F57">
      <w:pPr>
        <w:pStyle w:val="Titre2"/>
        <w:rPr>
          <w:rFonts w:eastAsia="Calibri"/>
          <w:lang w:val="en-CA" w:eastAsia="fr-FR"/>
        </w:rPr>
      </w:pPr>
      <w:r>
        <w:rPr>
          <w:rFonts w:eastAsia="Calibri"/>
          <w:lang w:val="en-CA" w:eastAsia="fr-FR"/>
        </w:rPr>
        <w:t>Remove all unnecessary columns for ENA analysis</w:t>
      </w:r>
    </w:p>
    <w:p w14:paraId="2B56A64E" w14:textId="2F13BB53" w:rsidR="008E0F57" w:rsidRDefault="008E0F57" w:rsidP="008E0F57">
      <w:pPr>
        <w:rPr>
          <w:rFonts w:eastAsia="Calibri"/>
          <w:lang w:val="en-CA"/>
        </w:rPr>
      </w:pPr>
      <w:r>
        <w:rPr>
          <w:rFonts w:eastAsia="Calibri"/>
          <w:lang w:val="en-CA"/>
        </w:rPr>
        <w:t xml:space="preserve">The </w:t>
      </w:r>
      <w:r w:rsidR="006B5F81">
        <w:rPr>
          <w:rFonts w:eastAsia="Calibri"/>
          <w:lang w:val="en-CA"/>
        </w:rPr>
        <w:t>required columns</w:t>
      </w:r>
      <w:r>
        <w:rPr>
          <w:rFonts w:eastAsia="Calibri"/>
          <w:lang w:val="en-CA"/>
        </w:rPr>
        <w:t xml:space="preserve"> for ENA analysis are prefixed by “ENA_” in the “H”, “L” and “D” tabs. ENA requires exactly those columns so we must delete all others. </w:t>
      </w:r>
    </w:p>
    <w:p w14:paraId="6E2A6962" w14:textId="283F3750" w:rsidR="008E0F57" w:rsidRPr="00C441DB" w:rsidRDefault="008E0F57" w:rsidP="008E0F57">
      <w:pPr>
        <w:rPr>
          <w:rFonts w:eastAsia="Calibri"/>
          <w:lang w:val="en-CA"/>
        </w:rPr>
      </w:pPr>
      <w:r>
        <w:rPr>
          <w:rFonts w:eastAsia="Calibri"/>
          <w:lang w:val="en-CA"/>
        </w:rPr>
        <w:t>For each one of the tabs, create a second tab where you will paste only the columns with the “ENA_”</w:t>
      </w:r>
      <w:r w:rsidR="009E15AB">
        <w:rPr>
          <w:rFonts w:eastAsia="Calibri"/>
          <w:lang w:val="en-CA"/>
        </w:rPr>
        <w:t xml:space="preserve"> prefix and rename it “Modified H/L/D</w:t>
      </w:r>
      <w:r>
        <w:rPr>
          <w:rFonts w:eastAsia="Calibri"/>
          <w:lang w:val="en-CA"/>
        </w:rPr>
        <w:t>”. Then copy paste all the “ENA_” prefixed columns one by one to the new tab as follows:</w:t>
      </w:r>
    </w:p>
    <w:p w14:paraId="6C19C96A" w14:textId="102CC653" w:rsidR="008E0F57" w:rsidRPr="00C441DB" w:rsidRDefault="008E0F57" w:rsidP="008E0F57">
      <w:pPr>
        <w:ind w:firstLine="709"/>
        <w:rPr>
          <w:rFonts w:asciiTheme="majorHAnsi" w:eastAsia="Calibri" w:hAnsiTheme="majorHAnsi"/>
          <w:b/>
          <w:bCs/>
          <w:color w:val="82A0A0" w:themeColor="accent2"/>
          <w:szCs w:val="26"/>
          <w:lang w:val="en-CA" w:eastAsia="fr-FR"/>
        </w:rPr>
      </w:pPr>
      <w:r>
        <w:rPr>
          <w:rFonts w:asciiTheme="majorHAnsi" w:eastAsia="Calibri" w:hAnsiTheme="majorHAnsi"/>
          <w:b/>
          <w:bCs/>
          <w:color w:val="82A0A0" w:themeColor="accent2"/>
          <w:szCs w:val="26"/>
          <w:lang w:val="en-CA" w:eastAsia="fr-FR"/>
        </w:rPr>
        <w:t>4</w:t>
      </w:r>
      <w:r w:rsidRPr="00C441DB">
        <w:rPr>
          <w:rFonts w:asciiTheme="majorHAnsi" w:eastAsia="Calibri" w:hAnsiTheme="majorHAnsi"/>
          <w:b/>
          <w:bCs/>
          <w:color w:val="82A0A0" w:themeColor="accent2"/>
          <w:szCs w:val="26"/>
          <w:lang w:val="en-CA" w:eastAsia="fr-FR"/>
        </w:rPr>
        <w:t xml:space="preserve">.1.1 </w:t>
      </w:r>
      <w:r>
        <w:rPr>
          <w:rFonts w:asciiTheme="majorHAnsi" w:eastAsia="Calibri" w:hAnsiTheme="majorHAnsi"/>
          <w:b/>
          <w:bCs/>
          <w:color w:val="82A0A0" w:themeColor="accent2"/>
          <w:szCs w:val="26"/>
          <w:lang w:val="en-CA" w:eastAsia="fr-FR"/>
        </w:rPr>
        <w:t>“H” group:</w:t>
      </w:r>
    </w:p>
    <w:p w14:paraId="3450C83E" w14:textId="7E89938D" w:rsidR="008E0F57" w:rsidRDefault="008E0F57" w:rsidP="008E0F57">
      <w:pPr>
        <w:keepNext/>
        <w:jc w:val="center"/>
        <w:rPr>
          <w:rFonts w:eastAsia="Calibri"/>
          <w:lang w:val="en-CA"/>
        </w:rPr>
      </w:pPr>
      <w:r>
        <w:rPr>
          <w:rFonts w:eastAsia="Calibri"/>
          <w:noProof/>
          <w:lang w:val="fr-FR" w:eastAsia="fr-FR"/>
        </w:rPr>
        <w:drawing>
          <wp:inline distT="0" distB="0" distL="0" distR="0" wp14:anchorId="7EEE825A" wp14:editId="1F0BB9E6">
            <wp:extent cx="6108700" cy="1689100"/>
            <wp:effectExtent l="0" t="0" r="12700" b="12700"/>
            <wp:docPr id="57" name="Image 57" descr="Macintosh HD:Users:claudiagrigore:Desktop:Screen Shot 2018-12-23 at 11.4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acintosh HD:Users:claudiagrigore:Desktop:Screen Shot 2018-12-23 at 11.43.4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8700" cy="1689100"/>
                    </a:xfrm>
                    <a:prstGeom prst="rect">
                      <a:avLst/>
                    </a:prstGeom>
                    <a:noFill/>
                    <a:ln>
                      <a:noFill/>
                    </a:ln>
                  </pic:spPr>
                </pic:pic>
              </a:graphicData>
            </a:graphic>
          </wp:inline>
        </w:drawing>
      </w:r>
    </w:p>
    <w:p w14:paraId="1A1EB92F" w14:textId="77777777" w:rsidR="008E0F57" w:rsidRDefault="008E0F57" w:rsidP="008E0F57">
      <w:pPr>
        <w:keepNext/>
        <w:jc w:val="center"/>
        <w:rPr>
          <w:noProof/>
          <w:lang w:val="fr-FR" w:eastAsia="fr-FR"/>
        </w:rPr>
      </w:pPr>
      <w:r>
        <w:rPr>
          <w:noProof/>
          <w:lang w:val="fr-FR" w:eastAsia="fr-FR"/>
        </w:rPr>
        <mc:AlternateContent>
          <mc:Choice Requires="wps">
            <w:drawing>
              <wp:anchor distT="0" distB="0" distL="114300" distR="114300" simplePos="0" relativeHeight="251668480" behindDoc="0" locked="0" layoutInCell="1" allowOverlap="1" wp14:anchorId="342744CC" wp14:editId="61871D2D">
                <wp:simplePos x="0" y="0"/>
                <wp:positionH relativeFrom="column">
                  <wp:posOffset>2794000</wp:posOffset>
                </wp:positionH>
                <wp:positionV relativeFrom="paragraph">
                  <wp:posOffset>38100</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48" name="Flèche vers le bas 48"/>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èche vers le bas 48" o:spid="_x0000_s1026" type="#_x0000_t67" style="position:absolute;margin-left:220pt;margin-top:3pt;width:50pt;height:36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" adj="10800" fillcolor="#a0c8c8 [3214]" strokecolor="#a0c8c8 [3214]" strokeweight="2pt">
                <w10:wrap type="through"/>
              </v:shape>
            </w:pict>
          </mc:Fallback>
        </mc:AlternateContent>
      </w:r>
    </w:p>
    <w:p w14:paraId="27B2FE91" w14:textId="77777777" w:rsidR="008E0F57" w:rsidRDefault="008E0F57" w:rsidP="008E0F57">
      <w:pPr>
        <w:keepNext/>
        <w:jc w:val="center"/>
        <w:rPr>
          <w:noProof/>
          <w:lang w:val="fr-FR" w:eastAsia="fr-FR"/>
        </w:rPr>
      </w:pPr>
    </w:p>
    <w:p w14:paraId="18DCC6E3" w14:textId="6D2AEEF6" w:rsidR="008E0F57" w:rsidRDefault="006B5F81" w:rsidP="008E0F57">
      <w:pPr>
        <w:keepNext/>
        <w:jc w:val="center"/>
      </w:pPr>
      <w:r>
        <w:rPr>
          <w:noProof/>
          <w:lang w:val="fr-FR" w:eastAsia="fr-FR"/>
        </w:rPr>
        <w:drawing>
          <wp:inline distT="0" distB="0" distL="0" distR="0" wp14:anchorId="558D3B06" wp14:editId="223BDA1A">
            <wp:extent cx="6121400" cy="1282700"/>
            <wp:effectExtent l="0" t="0" r="0" b="12700"/>
            <wp:docPr id="58" name="Image 58" descr="Macintosh HD:Users:claudiagrigore:Desktop:Screen Shot 2018-12-23 at 12.1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acintosh HD:Users:claudiagrigore:Desktop:Screen Shot 2018-12-23 at 12.12.5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1400" cy="1282700"/>
                    </a:xfrm>
                    <a:prstGeom prst="rect">
                      <a:avLst/>
                    </a:prstGeom>
                    <a:noFill/>
                    <a:ln>
                      <a:noFill/>
                    </a:ln>
                  </pic:spPr>
                </pic:pic>
              </a:graphicData>
            </a:graphic>
          </wp:inline>
        </w:drawing>
      </w:r>
    </w:p>
    <w:p w14:paraId="28FB332A" w14:textId="1C39D2F4" w:rsidR="008E0F57" w:rsidRDefault="008E0F57" w:rsidP="009E15AB">
      <w:pPr>
        <w:pStyle w:val="Lgende"/>
        <w:rPr>
          <w:lang w:val="en-CA"/>
        </w:rPr>
      </w:pPr>
      <w:r w:rsidRPr="00C07BCE">
        <w:rPr>
          <w:lang w:val="en-CA"/>
        </w:rPr>
        <w:t xml:space="preserve">Figure </w:t>
      </w:r>
      <w:r w:rsidR="00A90B6F">
        <w:t>7</w:t>
      </w:r>
      <w:r w:rsidRPr="00C07BCE">
        <w:rPr>
          <w:lang w:val="en-CA"/>
        </w:rPr>
        <w:t>: Remaining columns after deletion</w:t>
      </w:r>
      <w:r w:rsidR="00A90B6F">
        <w:rPr>
          <w:lang w:val="en-CA"/>
        </w:rPr>
        <w:t xml:space="preserve"> for “</w:t>
      </w:r>
      <w:r>
        <w:rPr>
          <w:lang w:val="en-CA"/>
        </w:rPr>
        <w:t>H” group</w:t>
      </w:r>
    </w:p>
    <w:p w14:paraId="715E9AC7" w14:textId="77777777" w:rsidR="009E15AB" w:rsidRPr="009E15AB" w:rsidRDefault="009E15AB" w:rsidP="009E15AB">
      <w:pPr>
        <w:rPr>
          <w:rFonts w:eastAsia="Calibri"/>
        </w:rPr>
      </w:pPr>
    </w:p>
    <w:p w14:paraId="47E68B0E" w14:textId="40A200EC" w:rsidR="008E0F57" w:rsidRPr="00C441DB" w:rsidRDefault="008E0F57" w:rsidP="008E0F57">
      <w:pPr>
        <w:ind w:firstLine="709"/>
        <w:rPr>
          <w:rFonts w:asciiTheme="majorHAnsi" w:eastAsia="Calibri" w:hAnsiTheme="majorHAnsi"/>
          <w:b/>
          <w:bCs/>
          <w:color w:val="82A0A0" w:themeColor="accent2"/>
          <w:szCs w:val="26"/>
          <w:lang w:val="en-CA" w:eastAsia="fr-FR"/>
        </w:rPr>
      </w:pPr>
      <w:r>
        <w:rPr>
          <w:rFonts w:asciiTheme="majorHAnsi" w:eastAsia="Calibri" w:hAnsiTheme="majorHAnsi"/>
          <w:b/>
          <w:bCs/>
          <w:color w:val="82A0A0" w:themeColor="accent2"/>
          <w:szCs w:val="26"/>
          <w:lang w:val="en-CA" w:eastAsia="fr-FR"/>
        </w:rPr>
        <w:t>4.1.2</w:t>
      </w:r>
      <w:r w:rsidRPr="00C441DB">
        <w:rPr>
          <w:rFonts w:asciiTheme="majorHAnsi" w:eastAsia="Calibri" w:hAnsiTheme="majorHAnsi"/>
          <w:b/>
          <w:bCs/>
          <w:color w:val="82A0A0" w:themeColor="accent2"/>
          <w:szCs w:val="26"/>
          <w:lang w:val="en-CA" w:eastAsia="fr-FR"/>
        </w:rPr>
        <w:t xml:space="preserve"> </w:t>
      </w:r>
      <w:r>
        <w:rPr>
          <w:rFonts w:asciiTheme="majorHAnsi" w:eastAsia="Calibri" w:hAnsiTheme="majorHAnsi"/>
          <w:b/>
          <w:bCs/>
          <w:color w:val="82A0A0" w:themeColor="accent2"/>
          <w:szCs w:val="26"/>
          <w:lang w:val="en-CA" w:eastAsia="fr-FR"/>
        </w:rPr>
        <w:t>“_L” group:</w:t>
      </w:r>
    </w:p>
    <w:p w14:paraId="727165C9" w14:textId="5807B3FD" w:rsidR="008E0F57" w:rsidRDefault="006B5F81" w:rsidP="008E0F57">
      <w:pPr>
        <w:rPr>
          <w:rFonts w:eastAsia="Calibri"/>
        </w:rPr>
      </w:pPr>
      <w:r>
        <w:rPr>
          <w:rFonts w:eastAsia="Calibri"/>
          <w:noProof/>
          <w:lang w:val="fr-FR" w:eastAsia="fr-FR"/>
        </w:rPr>
        <w:lastRenderedPageBreak/>
        <w:drawing>
          <wp:inline distT="0" distB="0" distL="0" distR="0" wp14:anchorId="3A90E008" wp14:editId="4A3EE22F">
            <wp:extent cx="6120130" cy="1676052"/>
            <wp:effectExtent l="0" t="0" r="1270" b="635"/>
            <wp:docPr id="63" name="Image 63" descr="Macintosh HD:Users:claudiagrigore:Desktop:Screen Shot 2018-12-23 at 11.47.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acintosh HD:Users:claudiagrigore:Desktop:Screen Shot 2018-12-23 at 11.47.1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1676052"/>
                    </a:xfrm>
                    <a:prstGeom prst="rect">
                      <a:avLst/>
                    </a:prstGeom>
                    <a:noFill/>
                    <a:ln>
                      <a:noFill/>
                    </a:ln>
                  </pic:spPr>
                </pic:pic>
              </a:graphicData>
            </a:graphic>
          </wp:inline>
        </w:drawing>
      </w:r>
    </w:p>
    <w:p w14:paraId="035AB7B9" w14:textId="77777777" w:rsidR="008E0F57" w:rsidRDefault="008E0F57" w:rsidP="008E0F57">
      <w:pPr>
        <w:rPr>
          <w:rFonts w:eastAsia="Calibri"/>
        </w:rPr>
      </w:pPr>
      <w:r>
        <w:rPr>
          <w:noProof/>
          <w:lang w:val="fr-FR" w:eastAsia="fr-FR"/>
        </w:rPr>
        <mc:AlternateContent>
          <mc:Choice Requires="wps">
            <w:drawing>
              <wp:anchor distT="0" distB="0" distL="114300" distR="114300" simplePos="0" relativeHeight="251669504" behindDoc="0" locked="0" layoutInCell="1" allowOverlap="1" wp14:anchorId="564D516E" wp14:editId="6F39D142">
                <wp:simplePos x="0" y="0"/>
                <wp:positionH relativeFrom="column">
                  <wp:posOffset>2794000</wp:posOffset>
                </wp:positionH>
                <wp:positionV relativeFrom="paragraph">
                  <wp:posOffset>21590</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49" name="Flèche vers le bas 49"/>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èche vers le bas 49" o:spid="_x0000_s1026" type="#_x0000_t67" style="position:absolute;margin-left:220pt;margin-top:1.7pt;width:50pt;height:3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" adj="10800" fillcolor="#a0c8c8 [3214]" strokecolor="#a0c8c8 [3214]" strokeweight="2pt">
                <w10:wrap type="through"/>
              </v:shape>
            </w:pict>
          </mc:Fallback>
        </mc:AlternateContent>
      </w:r>
    </w:p>
    <w:p w14:paraId="4A46F6AB" w14:textId="77777777" w:rsidR="008E0F57" w:rsidRDefault="008E0F57" w:rsidP="008E0F57">
      <w:pPr>
        <w:rPr>
          <w:rFonts w:eastAsia="Calibri"/>
        </w:rPr>
      </w:pPr>
    </w:p>
    <w:p w14:paraId="1F71DC62" w14:textId="77B54E71" w:rsidR="008E0F57" w:rsidRDefault="006B5F81" w:rsidP="008E0F57">
      <w:pPr>
        <w:rPr>
          <w:rFonts w:eastAsia="Calibri"/>
        </w:rPr>
      </w:pPr>
      <w:r>
        <w:rPr>
          <w:rFonts w:eastAsia="Calibri"/>
          <w:noProof/>
          <w:lang w:val="fr-FR" w:eastAsia="fr-FR"/>
        </w:rPr>
        <w:drawing>
          <wp:inline distT="0" distB="0" distL="0" distR="0" wp14:anchorId="5EF14507" wp14:editId="15083A67">
            <wp:extent cx="6108700" cy="1282700"/>
            <wp:effectExtent l="0" t="0" r="12700" b="12700"/>
            <wp:docPr id="60" name="Image 60" descr="Macintosh HD:Users:claudiagrigore:Desktop:Screen Shot 2018-12-23 at 12.1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acintosh HD:Users:claudiagrigore:Desktop:Screen Shot 2018-12-23 at 12.14.0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8700" cy="1282700"/>
                    </a:xfrm>
                    <a:prstGeom prst="rect">
                      <a:avLst/>
                    </a:prstGeom>
                    <a:noFill/>
                    <a:ln>
                      <a:noFill/>
                    </a:ln>
                  </pic:spPr>
                </pic:pic>
              </a:graphicData>
            </a:graphic>
          </wp:inline>
        </w:drawing>
      </w:r>
    </w:p>
    <w:p w14:paraId="6E206268" w14:textId="76306E3E" w:rsidR="008E0F57" w:rsidRDefault="008E0F57" w:rsidP="008E0F57">
      <w:pPr>
        <w:pStyle w:val="Lgende"/>
        <w:rPr>
          <w:lang w:val="en-CA"/>
        </w:rPr>
      </w:pPr>
      <w:r w:rsidRPr="00C07BCE">
        <w:rPr>
          <w:lang w:val="en-CA"/>
        </w:rPr>
        <w:t xml:space="preserve">Figure </w:t>
      </w:r>
      <w:r w:rsidR="00A90B6F">
        <w:t>8</w:t>
      </w:r>
      <w:r w:rsidRPr="00C07BCE">
        <w:rPr>
          <w:lang w:val="en-CA"/>
        </w:rPr>
        <w:t>: Remaining columns after deletion</w:t>
      </w:r>
      <w:r w:rsidR="00A90B6F">
        <w:rPr>
          <w:lang w:val="en-CA"/>
        </w:rPr>
        <w:t xml:space="preserve"> for “</w:t>
      </w:r>
      <w:r>
        <w:rPr>
          <w:lang w:val="en-CA"/>
        </w:rPr>
        <w:t>L” group</w:t>
      </w:r>
    </w:p>
    <w:p w14:paraId="6B6C2292" w14:textId="77777777" w:rsidR="008E0F57" w:rsidRPr="00431F80" w:rsidRDefault="008E0F57" w:rsidP="008E0F57">
      <w:pPr>
        <w:rPr>
          <w:rFonts w:eastAsia="Calibri"/>
        </w:rPr>
      </w:pPr>
    </w:p>
    <w:p w14:paraId="2E771F5F" w14:textId="2A07C7E8" w:rsidR="008E0F57" w:rsidRPr="00C441DB" w:rsidRDefault="008E0F57" w:rsidP="008E0F57">
      <w:pPr>
        <w:ind w:firstLine="709"/>
        <w:rPr>
          <w:rFonts w:asciiTheme="majorHAnsi" w:eastAsia="Calibri" w:hAnsiTheme="majorHAnsi"/>
          <w:b/>
          <w:bCs/>
          <w:color w:val="82A0A0" w:themeColor="accent2"/>
          <w:szCs w:val="26"/>
          <w:lang w:val="en-CA" w:eastAsia="fr-FR"/>
        </w:rPr>
      </w:pPr>
      <w:r>
        <w:rPr>
          <w:rFonts w:asciiTheme="majorHAnsi" w:eastAsia="Calibri" w:hAnsiTheme="majorHAnsi"/>
          <w:b/>
          <w:bCs/>
          <w:color w:val="82A0A0" w:themeColor="accent2"/>
          <w:szCs w:val="26"/>
          <w:lang w:val="en-CA" w:eastAsia="fr-FR"/>
        </w:rPr>
        <w:t>4.1.3</w:t>
      </w:r>
      <w:r w:rsidRPr="00C441DB">
        <w:rPr>
          <w:rFonts w:asciiTheme="majorHAnsi" w:eastAsia="Calibri" w:hAnsiTheme="majorHAnsi"/>
          <w:b/>
          <w:bCs/>
          <w:color w:val="82A0A0" w:themeColor="accent2"/>
          <w:szCs w:val="26"/>
          <w:lang w:val="en-CA" w:eastAsia="fr-FR"/>
        </w:rPr>
        <w:t xml:space="preserve"> </w:t>
      </w:r>
      <w:r>
        <w:rPr>
          <w:rFonts w:asciiTheme="majorHAnsi" w:eastAsia="Calibri" w:hAnsiTheme="majorHAnsi"/>
          <w:b/>
          <w:bCs/>
          <w:color w:val="82A0A0" w:themeColor="accent2"/>
          <w:szCs w:val="26"/>
          <w:lang w:val="en-CA" w:eastAsia="fr-FR"/>
        </w:rPr>
        <w:t>“_D” group:</w:t>
      </w:r>
    </w:p>
    <w:p w14:paraId="2AFB3B62" w14:textId="28159735" w:rsidR="008E0F57" w:rsidRDefault="006B5F81" w:rsidP="008E0F57">
      <w:pPr>
        <w:rPr>
          <w:rFonts w:eastAsia="Calibri"/>
        </w:rPr>
      </w:pPr>
      <w:r>
        <w:rPr>
          <w:rFonts w:eastAsia="Calibri"/>
          <w:noProof/>
          <w:lang w:val="fr-FR" w:eastAsia="fr-FR"/>
        </w:rPr>
        <w:drawing>
          <wp:inline distT="0" distB="0" distL="0" distR="0" wp14:anchorId="5F56911D" wp14:editId="1709DC9B">
            <wp:extent cx="6108700" cy="1663700"/>
            <wp:effectExtent l="0" t="0" r="12700" b="12700"/>
            <wp:docPr id="64" name="Image 64" descr="Macintosh HD:Users:claudiagrigore:Desktop:Screen Shot 2018-12-23 at 11.4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acintosh HD:Users:claudiagrigore:Desktop:Screen Shot 2018-12-23 at 11.49.1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08700" cy="1663700"/>
                    </a:xfrm>
                    <a:prstGeom prst="rect">
                      <a:avLst/>
                    </a:prstGeom>
                    <a:noFill/>
                    <a:ln>
                      <a:noFill/>
                    </a:ln>
                  </pic:spPr>
                </pic:pic>
              </a:graphicData>
            </a:graphic>
          </wp:inline>
        </w:drawing>
      </w:r>
    </w:p>
    <w:p w14:paraId="0321D71A" w14:textId="77777777" w:rsidR="008E0F57" w:rsidRDefault="008E0F57" w:rsidP="008E0F57">
      <w:pPr>
        <w:rPr>
          <w:rFonts w:eastAsia="Calibri"/>
        </w:rPr>
      </w:pPr>
      <w:r>
        <w:rPr>
          <w:noProof/>
          <w:lang w:val="fr-FR" w:eastAsia="fr-FR"/>
        </w:rPr>
        <mc:AlternateContent>
          <mc:Choice Requires="wps">
            <w:drawing>
              <wp:anchor distT="0" distB="0" distL="114300" distR="114300" simplePos="0" relativeHeight="251670528" behindDoc="0" locked="0" layoutInCell="1" allowOverlap="1" wp14:anchorId="4D9E99EF" wp14:editId="58845371">
                <wp:simplePos x="0" y="0"/>
                <wp:positionH relativeFrom="column">
                  <wp:posOffset>2857500</wp:posOffset>
                </wp:positionH>
                <wp:positionV relativeFrom="paragraph">
                  <wp:posOffset>635</wp:posOffset>
                </wp:positionV>
                <wp:extent cx="635000" cy="457200"/>
                <wp:effectExtent l="50800" t="0" r="0" b="50800"/>
                <wp:wrapThrough wrapText="bothSides">
                  <wp:wrapPolygon edited="0">
                    <wp:start x="3456" y="0"/>
                    <wp:lineTo x="-1728" y="0"/>
                    <wp:lineTo x="-1728" y="15600"/>
                    <wp:lineTo x="8640" y="22800"/>
                    <wp:lineTo x="12960" y="22800"/>
                    <wp:lineTo x="19872" y="19200"/>
                    <wp:lineTo x="20736" y="9600"/>
                    <wp:lineTo x="18144" y="0"/>
                    <wp:lineTo x="3456" y="0"/>
                  </wp:wrapPolygon>
                </wp:wrapThrough>
                <wp:docPr id="50" name="Flèche vers le bas 50"/>
                <wp:cNvGraphicFramePr/>
                <a:graphic xmlns:a="http://schemas.openxmlformats.org/drawingml/2006/main">
                  <a:graphicData uri="http://schemas.microsoft.com/office/word/2010/wordprocessingShape">
                    <wps:wsp>
                      <wps:cNvSpPr/>
                      <wps:spPr>
                        <a:xfrm>
                          <a:off x="0" y="0"/>
                          <a:ext cx="635000" cy="457200"/>
                        </a:xfrm>
                        <a:prstGeom prst="down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èche vers le bas 50" o:spid="_x0000_s1026" type="#_x0000_t67" style="position:absolute;margin-left:225pt;margin-top:.05pt;width:50pt;height:36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" adj="10800" fillcolor="#a0c8c8 [3214]" strokecolor="#a0c8c8 [3214]" strokeweight="2pt">
                <w10:wrap type="through"/>
              </v:shape>
            </w:pict>
          </mc:Fallback>
        </mc:AlternateContent>
      </w:r>
    </w:p>
    <w:p w14:paraId="4445B246" w14:textId="77777777" w:rsidR="008E0F57" w:rsidRDefault="008E0F57" w:rsidP="008E0F57">
      <w:pPr>
        <w:rPr>
          <w:rFonts w:eastAsia="Calibri"/>
        </w:rPr>
      </w:pPr>
    </w:p>
    <w:p w14:paraId="40D4F941" w14:textId="34C7AB59" w:rsidR="008E0F57" w:rsidRDefault="006B5F81" w:rsidP="008E0F57">
      <w:pPr>
        <w:rPr>
          <w:rFonts w:eastAsia="Calibri"/>
        </w:rPr>
      </w:pPr>
      <w:r>
        <w:rPr>
          <w:rFonts w:eastAsia="Calibri"/>
          <w:noProof/>
          <w:lang w:val="fr-FR" w:eastAsia="fr-FR"/>
        </w:rPr>
        <w:drawing>
          <wp:inline distT="0" distB="0" distL="0" distR="0" wp14:anchorId="7772E116" wp14:editId="4A94427E">
            <wp:extent cx="6108700" cy="1282700"/>
            <wp:effectExtent l="0" t="0" r="12700" b="12700"/>
            <wp:docPr id="61" name="Image 61" descr="Macintosh HD:Users:claudiagrigore:Desktop:Screen Shot 2018-12-23 at 12.1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acintosh HD:Users:claudiagrigore:Desktop:Screen Shot 2018-12-23 at 12.15.4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08700" cy="1282700"/>
                    </a:xfrm>
                    <a:prstGeom prst="rect">
                      <a:avLst/>
                    </a:prstGeom>
                    <a:noFill/>
                    <a:ln>
                      <a:noFill/>
                    </a:ln>
                  </pic:spPr>
                </pic:pic>
              </a:graphicData>
            </a:graphic>
          </wp:inline>
        </w:drawing>
      </w:r>
    </w:p>
    <w:p w14:paraId="456B0A94" w14:textId="07ED1D97" w:rsidR="008E0F57" w:rsidRDefault="008E0F57" w:rsidP="008E0F57">
      <w:pPr>
        <w:pStyle w:val="Lgende"/>
        <w:rPr>
          <w:rFonts w:eastAsia="Calibri"/>
          <w:lang w:val="en-CA"/>
        </w:rPr>
      </w:pPr>
      <w:r w:rsidRPr="00C07BCE">
        <w:rPr>
          <w:lang w:val="en-CA"/>
        </w:rPr>
        <w:t xml:space="preserve">Figure </w:t>
      </w:r>
      <w:r w:rsidR="00A90B6F">
        <w:t>9</w:t>
      </w:r>
      <w:r w:rsidRPr="00C07BCE">
        <w:rPr>
          <w:lang w:val="en-CA"/>
        </w:rPr>
        <w:t>: Remaining columns after deletion</w:t>
      </w:r>
      <w:r w:rsidR="00A90B6F">
        <w:rPr>
          <w:lang w:val="en-CA"/>
        </w:rPr>
        <w:t xml:space="preserve"> for “</w:t>
      </w:r>
      <w:r>
        <w:rPr>
          <w:lang w:val="en-CA"/>
        </w:rPr>
        <w:t>D” group</w:t>
      </w:r>
    </w:p>
    <w:p w14:paraId="08A9F4F6" w14:textId="77777777" w:rsidR="008E0F57" w:rsidRDefault="008E0F57" w:rsidP="00423E62">
      <w:pPr>
        <w:rPr>
          <w:rFonts w:eastAsia="Calibri"/>
          <w:lang w:val="en-CA" w:eastAsia="fr-FR"/>
        </w:rPr>
      </w:pPr>
    </w:p>
    <w:p w14:paraId="3939F9AD" w14:textId="108C7ECE" w:rsidR="00A90B6F" w:rsidRPr="00A90B6F" w:rsidRDefault="00A90B6F" w:rsidP="00A90B6F">
      <w:pPr>
        <w:pStyle w:val="Titre2"/>
        <w:numPr>
          <w:ilvl w:val="1"/>
          <w:numId w:val="13"/>
        </w:numPr>
        <w:rPr>
          <w:rFonts w:eastAsia="Calibri"/>
          <w:lang w:val="en-CA"/>
        </w:rPr>
      </w:pPr>
      <w:r w:rsidRPr="00A90B6F">
        <w:rPr>
          <w:rFonts w:eastAsia="Calibri"/>
          <w:lang w:val="en-CA"/>
        </w:rPr>
        <w:t>Combining the data from the modified tabs in a single file</w:t>
      </w:r>
    </w:p>
    <w:p w14:paraId="002C30FA" w14:textId="080AC471" w:rsidR="00A90B6F" w:rsidRDefault="00A90B6F" w:rsidP="00A90B6F">
      <w:pPr>
        <w:rPr>
          <w:rFonts w:eastAsia="Calibri"/>
          <w:lang w:val="en-CA"/>
        </w:rPr>
      </w:pPr>
      <w:r>
        <w:rPr>
          <w:rFonts w:eastAsia="Calibri"/>
          <w:lang w:val="en-CA"/>
        </w:rPr>
        <w:t>The modified 3 tabs for “H”, “L” and “H” in the above figures are the ones containing the ENA compatible mortality data. They all have the same layout in terms of the order of the columns they contain and the specific names of columns vary slightly.</w:t>
      </w:r>
    </w:p>
    <w:p w14:paraId="3A5F931B" w14:textId="1B513BB4" w:rsidR="00A90B6F" w:rsidRDefault="00A90B6F" w:rsidP="00A90B6F">
      <w:pPr>
        <w:rPr>
          <w:rFonts w:eastAsia="Calibri"/>
          <w:lang w:val="en-CA" w:eastAsia="fr-FR"/>
        </w:rPr>
      </w:pPr>
      <w:r>
        <w:rPr>
          <w:rFonts w:eastAsia="Calibri"/>
          <w:lang w:val="en-CA" w:eastAsia="fr-FR"/>
        </w:rPr>
        <w:lastRenderedPageBreak/>
        <w:t>As the order is the same in all 3 files</w:t>
      </w:r>
      <w:r w:rsidR="005B7850">
        <w:rPr>
          <w:rFonts w:eastAsia="Calibri"/>
          <w:lang w:val="en-CA" w:eastAsia="fr-FR"/>
        </w:rPr>
        <w:t>, create a last tab in the excel file, name it “Combined data H L and D” and</w:t>
      </w:r>
      <w:r>
        <w:rPr>
          <w:rFonts w:eastAsia="Calibri"/>
          <w:lang w:val="en-CA" w:eastAsia="fr-FR"/>
        </w:rPr>
        <w:t xml:space="preserve"> simply copy-paste the data </w:t>
      </w:r>
      <w:r w:rsidR="005B7850">
        <w:rPr>
          <w:rFonts w:eastAsia="Calibri"/>
          <w:lang w:val="en-CA" w:eastAsia="fr-FR"/>
        </w:rPr>
        <w:t>from the 3 modified tabs above one after the other.</w:t>
      </w:r>
      <w:r>
        <w:rPr>
          <w:rFonts w:eastAsia="Calibri"/>
          <w:lang w:val="en-CA" w:eastAsia="fr-FR"/>
        </w:rPr>
        <w:t xml:space="preserve"> Simply copy &amp; paste the data at the bottom of those already contained in the file. Th</w:t>
      </w:r>
      <w:r w:rsidR="00BD2813">
        <w:rPr>
          <w:rFonts w:eastAsia="Calibri"/>
          <w:lang w:val="en-CA" w:eastAsia="fr-FR"/>
        </w:rPr>
        <w:t>e end result, taking the 3 tabs</w:t>
      </w:r>
      <w:r>
        <w:rPr>
          <w:rFonts w:eastAsia="Calibri"/>
          <w:lang w:val="en-CA" w:eastAsia="fr-FR"/>
        </w:rPr>
        <w:t xml:space="preserve"> above as a starting point, should look like this:</w:t>
      </w:r>
    </w:p>
    <w:p w14:paraId="7F9B33B2" w14:textId="2BEFE6A7" w:rsidR="00A90B6F" w:rsidRDefault="005B7850" w:rsidP="00A90B6F">
      <w:pPr>
        <w:keepNext/>
        <w:jc w:val="center"/>
      </w:pPr>
      <w:r>
        <w:rPr>
          <w:noProof/>
          <w:lang w:val="fr-FR" w:eastAsia="fr-FR"/>
        </w:rPr>
        <w:drawing>
          <wp:inline distT="0" distB="0" distL="0" distR="0" wp14:anchorId="16A4A9B8" wp14:editId="383387DC">
            <wp:extent cx="6108700" cy="1816100"/>
            <wp:effectExtent l="0" t="0" r="12700" b="12700"/>
            <wp:docPr id="66" name="Image 66" descr="Macintosh HD:Users:claudiagrigore:Desktop:Screen Shot 2018-12-23 at 12.2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acintosh HD:Users:claudiagrigore:Desktop:Screen Shot 2018-12-23 at 12.23.2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08700" cy="1816100"/>
                    </a:xfrm>
                    <a:prstGeom prst="rect">
                      <a:avLst/>
                    </a:prstGeom>
                    <a:noFill/>
                    <a:ln>
                      <a:noFill/>
                    </a:ln>
                  </pic:spPr>
                </pic:pic>
              </a:graphicData>
            </a:graphic>
          </wp:inline>
        </w:drawing>
      </w:r>
    </w:p>
    <w:p w14:paraId="001B276F" w14:textId="5D38CCA9" w:rsidR="00A90B6F" w:rsidRDefault="00A90B6F" w:rsidP="00A90B6F">
      <w:pPr>
        <w:pStyle w:val="Lgende"/>
        <w:rPr>
          <w:rFonts w:eastAsia="Calibri"/>
          <w:lang w:val="en-CA"/>
        </w:rPr>
      </w:pPr>
      <w:r w:rsidRPr="00461693">
        <w:rPr>
          <w:lang w:val="en-CA"/>
        </w:rPr>
        <w:t xml:space="preserve">Figure </w:t>
      </w:r>
      <w:r w:rsidR="005B7850">
        <w:t>10</w:t>
      </w:r>
      <w:r w:rsidRPr="00461693">
        <w:rPr>
          <w:lang w:val="en-CA"/>
        </w:rPr>
        <w:t xml:space="preserve">: All the </w:t>
      </w:r>
      <w:r>
        <w:rPr>
          <w:lang w:val="en-CA"/>
        </w:rPr>
        <w:t xml:space="preserve">ENA compatible Mortality </w:t>
      </w:r>
      <w:r w:rsidRPr="00461693">
        <w:rPr>
          <w:lang w:val="en-CA"/>
        </w:rPr>
        <w:t>data i</w:t>
      </w:r>
      <w:r w:rsidR="005B7850">
        <w:rPr>
          <w:lang w:val="en-CA"/>
        </w:rPr>
        <w:t>s now contained in a single tab</w:t>
      </w:r>
      <w:r w:rsidRPr="00461693">
        <w:rPr>
          <w:lang w:val="en-CA"/>
        </w:rPr>
        <w:t>, with only 1 row of headers at the top.</w:t>
      </w:r>
    </w:p>
    <w:p w14:paraId="2CC472DD" w14:textId="77777777" w:rsidR="00A90B6F" w:rsidRDefault="00A90B6F" w:rsidP="00A90B6F">
      <w:pPr>
        <w:rPr>
          <w:rFonts w:eastAsia="Calibri"/>
          <w:lang w:val="en-CA" w:eastAsia="fr-FR"/>
        </w:rPr>
      </w:pPr>
    </w:p>
    <w:p w14:paraId="072F3612" w14:textId="714D721F" w:rsidR="00A90B6F" w:rsidRPr="00B808FB" w:rsidRDefault="00A90B6F" w:rsidP="00423E62">
      <w:pPr>
        <w:pStyle w:val="Careful"/>
        <w:rPr>
          <w:rFonts w:eastAsia="Calibri"/>
          <w:lang w:val="en-CA" w:eastAsia="fr-FR"/>
        </w:rPr>
      </w:pPr>
      <w:r>
        <w:rPr>
          <w:rFonts w:eastAsia="Calibri"/>
          <w:lang w:val="en-CA" w:eastAsia="fr-FR"/>
        </w:rPr>
        <w:t>Copy and paste only the data itself, NOT the headers (first row of each file).</w:t>
      </w:r>
    </w:p>
    <w:p w14:paraId="69CD081F" w14:textId="6345AE79" w:rsidR="00423E62" w:rsidRDefault="00423E62" w:rsidP="000A6FA6">
      <w:pPr>
        <w:suppressAutoHyphens w:val="0"/>
        <w:spacing w:after="0" w:line="240" w:lineRule="auto"/>
        <w:jc w:val="left"/>
        <w:rPr>
          <w:rFonts w:eastAsia="Calibri"/>
          <w:lang w:val="en-CA"/>
        </w:rPr>
      </w:pPr>
    </w:p>
    <w:p w14:paraId="7A12B95B" w14:textId="77777777" w:rsidR="00B53865" w:rsidRDefault="00B53865" w:rsidP="00B53865">
      <w:pPr>
        <w:pStyle w:val="Titre1"/>
        <w:rPr>
          <w:rFonts w:eastAsia="Calibri"/>
          <w:lang w:val="en-CA"/>
        </w:rPr>
      </w:pPr>
      <w:bookmarkStart w:id="1" w:name="_Import_data_into"/>
      <w:bookmarkEnd w:id="1"/>
      <w:r>
        <w:rPr>
          <w:rFonts w:eastAsia="Calibri"/>
          <w:lang w:val="en-CA"/>
        </w:rPr>
        <w:t>Import data into ENA</w:t>
      </w:r>
    </w:p>
    <w:p w14:paraId="3B5DE0A7" w14:textId="64C71C4E" w:rsidR="00287B41" w:rsidRPr="00287B41" w:rsidRDefault="00287B41" w:rsidP="00287B41">
      <w:pPr>
        <w:rPr>
          <w:rFonts w:eastAsia="Calibri"/>
          <w:lang w:val="en-CA"/>
        </w:rPr>
      </w:pPr>
      <w:r>
        <w:rPr>
          <w:rFonts w:eastAsia="Calibri"/>
          <w:lang w:val="en-CA"/>
        </w:rPr>
        <w:t>We then select the data (</w:t>
      </w:r>
      <w:r w:rsidR="00E0517E">
        <w:rPr>
          <w:rFonts w:eastAsia="Calibri"/>
          <w:lang w:val="en-CA"/>
        </w:rPr>
        <w:t xml:space="preserve">all columns and rows but </w:t>
      </w:r>
      <w:r w:rsidRPr="00E0517E">
        <w:rPr>
          <w:rFonts w:eastAsia="Calibri"/>
          <w:i/>
          <w:lang w:val="en-CA"/>
        </w:rPr>
        <w:t>excluding the headers</w:t>
      </w:r>
      <w:r>
        <w:rPr>
          <w:rFonts w:eastAsia="Calibri"/>
          <w:lang w:val="en-CA"/>
        </w:rPr>
        <w:t>) that remain</w:t>
      </w:r>
      <w:r w:rsidR="0047669E">
        <w:rPr>
          <w:rFonts w:eastAsia="Calibri"/>
          <w:lang w:val="en-CA"/>
        </w:rPr>
        <w:t>s</w:t>
      </w:r>
      <w:r w:rsidR="00E0517E">
        <w:rPr>
          <w:rFonts w:eastAsia="Calibri"/>
          <w:lang w:val="en-CA"/>
        </w:rPr>
        <w:t xml:space="preserve"> and copy it</w:t>
      </w:r>
      <w:r w:rsidR="00DF23D7">
        <w:rPr>
          <w:rFonts w:eastAsia="Calibri"/>
          <w:lang w:val="en-CA"/>
        </w:rPr>
        <w:t xml:space="preserve"> (ctrl + c or right-click), as below</w:t>
      </w:r>
      <w:r>
        <w:rPr>
          <w:rFonts w:eastAsia="Calibri"/>
          <w:lang w:val="en-CA"/>
        </w:rPr>
        <w:t>:</w:t>
      </w:r>
    </w:p>
    <w:p w14:paraId="1B80459B" w14:textId="654ABD13" w:rsidR="001C2739" w:rsidRDefault="00431F80" w:rsidP="00C07BCE">
      <w:pPr>
        <w:keepNext/>
      </w:pPr>
      <w:r>
        <w:rPr>
          <w:noProof/>
          <w:lang w:val="fr-FR" w:eastAsia="fr-FR"/>
        </w:rPr>
        <w:drawing>
          <wp:inline distT="0" distB="0" distL="0" distR="0" wp14:anchorId="6DB4879A" wp14:editId="623D509F">
            <wp:extent cx="6121400" cy="2082800"/>
            <wp:effectExtent l="0" t="0" r="0" b="0"/>
            <wp:docPr id="43" name="Image 43" descr="Macintosh HD:Users:claudiagrigore:Desktop:Screen Shot 2018-12-21 at 19.5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acintosh HD:Users:claudiagrigore:Desktop:Screen Shot 2018-12-21 at 19.55.5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1400" cy="2082800"/>
                    </a:xfrm>
                    <a:prstGeom prst="rect">
                      <a:avLst/>
                    </a:prstGeom>
                    <a:noFill/>
                    <a:ln>
                      <a:noFill/>
                    </a:ln>
                  </pic:spPr>
                </pic:pic>
              </a:graphicData>
            </a:graphic>
          </wp:inline>
        </w:drawing>
      </w:r>
    </w:p>
    <w:p w14:paraId="22FB041B" w14:textId="4026582B" w:rsidR="003D02E1" w:rsidRPr="001C2739" w:rsidRDefault="001C2739" w:rsidP="001C2739">
      <w:pPr>
        <w:pStyle w:val="Lgende"/>
        <w:rPr>
          <w:lang w:val="en-CA"/>
        </w:rPr>
      </w:pPr>
      <w:r w:rsidRPr="001C2739">
        <w:rPr>
          <w:lang w:val="en-CA"/>
        </w:rPr>
        <w:t xml:space="preserve">Figure </w:t>
      </w:r>
      <w:r w:rsidR="00B808FB">
        <w:t>11</w:t>
      </w:r>
      <w:r w:rsidR="00431F80">
        <w:rPr>
          <w:lang w:val="en-CA"/>
        </w:rPr>
        <w:t xml:space="preserve">: Selecting the data </w:t>
      </w:r>
      <w:r w:rsidRPr="001C2739">
        <w:rPr>
          <w:lang w:val="en-CA"/>
        </w:rPr>
        <w:t>to copy into ENA</w:t>
      </w:r>
    </w:p>
    <w:p w14:paraId="0BBF6F35" w14:textId="77777777" w:rsidR="000A6FA6" w:rsidRPr="001C2739" w:rsidRDefault="000A6FA6" w:rsidP="001C2739">
      <w:pPr>
        <w:rPr>
          <w:rFonts w:eastAsia="Calibri"/>
          <w:lang w:val="en-CA" w:eastAsia="fr-FR"/>
        </w:rPr>
      </w:pPr>
    </w:p>
    <w:p w14:paraId="765C31BF" w14:textId="49ED6565" w:rsidR="000A6FA6" w:rsidRDefault="003D02E1" w:rsidP="003D02E1">
      <w:pPr>
        <w:rPr>
          <w:rFonts w:eastAsia="Calibri"/>
          <w:lang w:val="en-CA"/>
        </w:rPr>
      </w:pPr>
      <w:r>
        <w:rPr>
          <w:rFonts w:eastAsia="Calibri"/>
          <w:lang w:val="en-CA"/>
        </w:rPr>
        <w:t>Then open</w:t>
      </w:r>
      <w:r w:rsidR="00DF23D7">
        <w:rPr>
          <w:rFonts w:eastAsia="Calibri"/>
          <w:lang w:val="en-CA"/>
        </w:rPr>
        <w:t xml:space="preserve"> the </w:t>
      </w:r>
      <w:r>
        <w:rPr>
          <w:rFonts w:eastAsia="Calibri"/>
          <w:lang w:val="en-CA"/>
        </w:rPr>
        <w:t xml:space="preserve">ENA </w:t>
      </w:r>
      <w:r w:rsidR="000A6FA6">
        <w:rPr>
          <w:rFonts w:eastAsia="Calibri"/>
          <w:lang w:val="en-CA"/>
        </w:rPr>
        <w:t>software and follow through the following steps:</w:t>
      </w:r>
    </w:p>
    <w:p w14:paraId="5CA2829B" w14:textId="35C4FFC8" w:rsidR="00DD6783" w:rsidRPr="00DD6783" w:rsidRDefault="00DD6783" w:rsidP="00DD6783">
      <w:pPr>
        <w:pStyle w:val="Paragraphedeliste"/>
        <w:numPr>
          <w:ilvl w:val="0"/>
          <w:numId w:val="10"/>
        </w:numPr>
        <w:rPr>
          <w:rFonts w:eastAsia="Calibri"/>
          <w:lang w:val="en-CA"/>
        </w:rPr>
      </w:pPr>
      <w:r>
        <w:rPr>
          <w:rFonts w:eastAsia="Calibri"/>
          <w:lang w:val="en-CA"/>
        </w:rPr>
        <w:t>First go to “Planning” tab of the ENA survey and update the duration of your recall period in the “Recall period of days” field.</w:t>
      </w:r>
    </w:p>
    <w:p w14:paraId="5214EC0E" w14:textId="3F338A84" w:rsidR="000A6FA6" w:rsidRDefault="00DD6783" w:rsidP="000A6FA6">
      <w:pPr>
        <w:pStyle w:val="Paragraphedeliste"/>
        <w:numPr>
          <w:ilvl w:val="0"/>
          <w:numId w:val="10"/>
        </w:numPr>
        <w:rPr>
          <w:rFonts w:eastAsia="Calibri"/>
          <w:lang w:val="en-CA"/>
        </w:rPr>
      </w:pPr>
      <w:r>
        <w:rPr>
          <w:rFonts w:eastAsia="Calibri"/>
          <w:lang w:val="en-CA"/>
        </w:rPr>
        <w:t>Then g</w:t>
      </w:r>
      <w:r w:rsidR="000A6FA6">
        <w:rPr>
          <w:rFonts w:eastAsia="Calibri"/>
          <w:lang w:val="en-CA"/>
        </w:rPr>
        <w:t>o to “Death rates” tab in ENA software, in “Data Entry Individual Level”.</w:t>
      </w:r>
    </w:p>
    <w:p w14:paraId="61576E73" w14:textId="655DC331" w:rsidR="00353CE1" w:rsidRPr="00353CE1" w:rsidRDefault="001A113A" w:rsidP="00353CE1">
      <w:pPr>
        <w:pStyle w:val="Paragraphedeliste"/>
        <w:numPr>
          <w:ilvl w:val="0"/>
          <w:numId w:val="10"/>
        </w:numPr>
        <w:rPr>
          <w:rFonts w:eastAsia="Calibri"/>
          <w:lang w:val="en-CA"/>
        </w:rPr>
      </w:pPr>
      <w:r>
        <w:rPr>
          <w:rFonts w:eastAsia="Calibri"/>
          <w:lang w:val="en-CA"/>
        </w:rPr>
        <w:t>In the “Data of all households” part of the tab,</w:t>
      </w:r>
      <w:r w:rsidRPr="003D02E1">
        <w:rPr>
          <w:rFonts w:eastAsia="Calibri"/>
          <w:lang w:val="en-CA"/>
        </w:rPr>
        <w:t xml:space="preserve"> </w:t>
      </w:r>
      <w:r>
        <w:rPr>
          <w:rFonts w:eastAsia="Calibri"/>
          <w:lang w:val="en-CA"/>
        </w:rPr>
        <w:t>s</w:t>
      </w:r>
      <w:r w:rsidR="000A6FA6" w:rsidRPr="003D02E1">
        <w:rPr>
          <w:rFonts w:eastAsia="Calibri"/>
          <w:lang w:val="en-CA"/>
        </w:rPr>
        <w:t xml:space="preserve">elect the </w:t>
      </w:r>
      <w:r w:rsidR="000A6FA6">
        <w:rPr>
          <w:rFonts w:eastAsia="Calibri"/>
          <w:lang w:val="en-CA"/>
        </w:rPr>
        <w:t>first cell (row 1, column “Date”) in.</w:t>
      </w:r>
    </w:p>
    <w:p w14:paraId="464FB475" w14:textId="05509E38" w:rsidR="00DD6783" w:rsidRPr="00DD6783" w:rsidRDefault="000A6FA6" w:rsidP="00DD6783">
      <w:pPr>
        <w:pStyle w:val="Paragraphedeliste"/>
        <w:numPr>
          <w:ilvl w:val="0"/>
          <w:numId w:val="10"/>
        </w:numPr>
        <w:rPr>
          <w:rFonts w:eastAsia="Calibri"/>
          <w:lang w:val="en-CA"/>
        </w:rPr>
      </w:pPr>
      <w:r>
        <w:rPr>
          <w:rFonts w:eastAsia="Calibri"/>
          <w:lang w:val="en-CA"/>
        </w:rPr>
        <w:t>Then click on the clipboard symbol “Paste Data form Clipboard”.</w:t>
      </w:r>
    </w:p>
    <w:p w14:paraId="59CD62C1" w14:textId="77777777" w:rsidR="00DD6783" w:rsidRPr="00DD6783" w:rsidRDefault="00DD6783" w:rsidP="00DD6783">
      <w:pPr>
        <w:pStyle w:val="Careful"/>
        <w:rPr>
          <w:rFonts w:eastAsia="Calibri"/>
          <w:lang w:val="en-CA" w:eastAsia="fr-FR"/>
        </w:rPr>
      </w:pPr>
      <w:r>
        <w:rPr>
          <w:rFonts w:eastAsia="Calibri"/>
          <w:lang w:val="en-CA" w:eastAsia="fr-FR"/>
        </w:rPr>
        <w:t>ENA software will need data in the Cluster column no matter what. Thus, if you have used a simple or systematic random sampling and do not have data for the Cluster column, please still fill it with a random number (“1” for instance).</w:t>
      </w:r>
    </w:p>
    <w:p w14:paraId="318CC279" w14:textId="77777777" w:rsidR="00DD6783" w:rsidRPr="00DD6783" w:rsidRDefault="00DD6783" w:rsidP="00DD6783">
      <w:pPr>
        <w:rPr>
          <w:rFonts w:eastAsia="Calibri"/>
          <w:lang w:val="en-CA"/>
        </w:rPr>
      </w:pPr>
    </w:p>
    <w:p w14:paraId="6354ABDA" w14:textId="77777777" w:rsidR="00353CE1" w:rsidRDefault="00353CE1" w:rsidP="00353CE1">
      <w:pPr>
        <w:keepNext/>
      </w:pPr>
      <w:r>
        <w:rPr>
          <w:noProof/>
          <w:lang w:val="fr-FR" w:eastAsia="fr-FR"/>
        </w:rPr>
        <mc:AlternateContent>
          <mc:Choice Requires="wps">
            <w:drawing>
              <wp:anchor distT="0" distB="0" distL="114300" distR="114300" simplePos="0" relativeHeight="251673600" behindDoc="0" locked="0" layoutInCell="1" allowOverlap="1" wp14:anchorId="53C37FC6" wp14:editId="0E09AC98">
                <wp:simplePos x="0" y="0"/>
                <wp:positionH relativeFrom="column">
                  <wp:posOffset>763773</wp:posOffset>
                </wp:positionH>
                <wp:positionV relativeFrom="paragraph">
                  <wp:posOffset>205105</wp:posOffset>
                </wp:positionV>
                <wp:extent cx="368135" cy="368135"/>
                <wp:effectExtent l="19050" t="19050" r="13335" b="13335"/>
                <wp:wrapNone/>
                <wp:docPr id="12" name="Rectangle 12"/>
                <wp:cNvGraphicFramePr/>
                <a:graphic xmlns:a="http://schemas.openxmlformats.org/drawingml/2006/main">
                  <a:graphicData uri="http://schemas.microsoft.com/office/word/2010/wordprocessingShape">
                    <wps:wsp>
                      <wps:cNvSpPr/>
                      <wps:spPr>
                        <a:xfrm>
                          <a:off x="0" y="0"/>
                          <a:ext cx="368135" cy="368135"/>
                        </a:xfrm>
                        <a:prstGeom prst="rect">
                          <a:avLst/>
                        </a:prstGeom>
                        <a:noFill/>
                        <a:ln w="381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60.15pt;margin-top:16.15pt;width:29pt;height:2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" filled="f" strokecolor="#c00000" strokeweight="3pt"/>
            </w:pict>
          </mc:Fallback>
        </mc:AlternateContent>
      </w:r>
      <w:r>
        <w:rPr>
          <w:noProof/>
          <w:lang w:val="fr-FR" w:eastAsia="fr-FR"/>
        </w:rPr>
        <mc:AlternateContent>
          <mc:Choice Requires="wps">
            <w:drawing>
              <wp:anchor distT="0" distB="0" distL="114300" distR="114300" simplePos="0" relativeHeight="251672576" behindDoc="0" locked="0" layoutInCell="1" allowOverlap="1" wp14:anchorId="242EF8A5" wp14:editId="390598F9">
                <wp:simplePos x="0" y="0"/>
                <wp:positionH relativeFrom="column">
                  <wp:posOffset>28055</wp:posOffset>
                </wp:positionH>
                <wp:positionV relativeFrom="paragraph">
                  <wp:posOffset>2165111</wp:posOffset>
                </wp:positionV>
                <wp:extent cx="985652" cy="653143"/>
                <wp:effectExtent l="19050" t="19050" r="24130" b="13970"/>
                <wp:wrapNone/>
                <wp:docPr id="11" name="Rectangle 11"/>
                <wp:cNvGraphicFramePr/>
                <a:graphic xmlns:a="http://schemas.openxmlformats.org/drawingml/2006/main">
                  <a:graphicData uri="http://schemas.microsoft.com/office/word/2010/wordprocessingShape">
                    <wps:wsp>
                      <wps:cNvSpPr/>
                      <wps:spPr>
                        <a:xfrm>
                          <a:off x="0" y="0"/>
                          <a:ext cx="985652" cy="653143"/>
                        </a:xfrm>
                        <a:prstGeom prst="rect">
                          <a:avLst/>
                        </a:prstGeom>
                        <a:noFill/>
                        <a:ln w="381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2.2pt;margin-top:170.5pt;width:77.6pt;height:51.4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" filled="f" strokecolor="#c00000" strokeweight="3pt"/>
            </w:pict>
          </mc:Fallback>
        </mc:AlternateContent>
      </w:r>
      <w:r>
        <w:rPr>
          <w:noProof/>
          <w:lang w:val="fr-FR" w:eastAsia="fr-FR"/>
        </w:rPr>
        <w:drawing>
          <wp:inline distT="0" distB="0" distL="0" distR="0" wp14:anchorId="26CA69CA" wp14:editId="3E494259">
            <wp:extent cx="6120130" cy="37801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0130" cy="3780155"/>
                    </a:xfrm>
                    <a:prstGeom prst="rect">
                      <a:avLst/>
                    </a:prstGeom>
                  </pic:spPr>
                </pic:pic>
              </a:graphicData>
            </a:graphic>
          </wp:inline>
        </w:drawing>
      </w:r>
    </w:p>
    <w:p w14:paraId="535F194B" w14:textId="025A4497" w:rsidR="00DD6783" w:rsidRPr="00DD6783" w:rsidRDefault="00353CE1" w:rsidP="00DD6783">
      <w:pPr>
        <w:pStyle w:val="Lgende"/>
        <w:rPr>
          <w:lang w:val="en-CA"/>
        </w:rPr>
      </w:pPr>
      <w:r w:rsidRPr="00A06923">
        <w:rPr>
          <w:lang w:val="en-CA"/>
        </w:rPr>
        <w:t xml:space="preserve">Figure </w:t>
      </w:r>
      <w:r>
        <w:t>12</w:t>
      </w:r>
      <w:r w:rsidRPr="00A06923">
        <w:rPr>
          <w:lang w:val="en-CA"/>
        </w:rPr>
        <w:t>: The analysis tab into ENA</w:t>
      </w:r>
    </w:p>
    <w:p w14:paraId="525C2724" w14:textId="77777777" w:rsidR="00DD6783" w:rsidRPr="00DD6783" w:rsidRDefault="00DD6783" w:rsidP="00DD6783">
      <w:pPr>
        <w:ind w:left="284" w:hanging="284"/>
        <w:rPr>
          <w:rFonts w:eastAsia="Calibri"/>
          <w:lang w:val="en-CA"/>
        </w:rPr>
      </w:pPr>
    </w:p>
    <w:p w14:paraId="436AB445" w14:textId="1E7AF790" w:rsidR="000A6FA6" w:rsidRDefault="000A6FA6" w:rsidP="00A06923">
      <w:pPr>
        <w:pStyle w:val="Paragraphedeliste"/>
        <w:numPr>
          <w:ilvl w:val="0"/>
          <w:numId w:val="10"/>
        </w:numPr>
        <w:rPr>
          <w:rFonts w:eastAsia="Calibri"/>
          <w:lang w:val="en-CA"/>
        </w:rPr>
      </w:pPr>
      <w:r>
        <w:rPr>
          <w:rFonts w:eastAsia="Calibri"/>
          <w:lang w:val="en-CA"/>
        </w:rPr>
        <w:t xml:space="preserve">ENA will </w:t>
      </w:r>
      <w:r w:rsidR="001A113A">
        <w:rPr>
          <w:rFonts w:eastAsia="Calibri"/>
          <w:lang w:val="en-CA"/>
        </w:rPr>
        <w:t xml:space="preserve">then </w:t>
      </w:r>
      <w:r>
        <w:rPr>
          <w:rFonts w:eastAsia="Calibri"/>
          <w:lang w:val="en-CA"/>
        </w:rPr>
        <w:t>include the data copied from Excel, as below:</w:t>
      </w:r>
    </w:p>
    <w:p w14:paraId="42AFBB27" w14:textId="567D4DB0" w:rsidR="00DD6783" w:rsidRPr="00DD6783" w:rsidRDefault="00DD6783" w:rsidP="00DD6783">
      <w:pPr>
        <w:rPr>
          <w:rFonts w:eastAsia="Calibri"/>
          <w:lang w:val="en-CA"/>
        </w:rPr>
      </w:pPr>
      <w:r>
        <w:rPr>
          <w:noProof/>
          <w:lang w:val="fr-FR" w:eastAsia="fr-FR"/>
        </w:rPr>
        <w:drawing>
          <wp:inline distT="0" distB="0" distL="0" distR="0" wp14:anchorId="5E7C00C9" wp14:editId="2F94FF20">
            <wp:extent cx="6120130" cy="2056765"/>
            <wp:effectExtent l="0" t="0" r="127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2056765"/>
                    </a:xfrm>
                    <a:prstGeom prst="rect">
                      <a:avLst/>
                    </a:prstGeom>
                  </pic:spPr>
                </pic:pic>
              </a:graphicData>
            </a:graphic>
          </wp:inline>
        </w:drawing>
      </w:r>
    </w:p>
    <w:p w14:paraId="6AABA8F2" w14:textId="77777777" w:rsidR="00DD6783" w:rsidRDefault="00DD6783" w:rsidP="00DD6783">
      <w:pPr>
        <w:pStyle w:val="Lgende"/>
        <w:rPr>
          <w:rFonts w:eastAsia="Calibri"/>
          <w:lang w:val="en-CA"/>
        </w:rPr>
      </w:pPr>
      <w:r w:rsidRPr="00713D78">
        <w:rPr>
          <w:lang w:val="en-CA"/>
        </w:rPr>
        <w:t xml:space="preserve">Figure </w:t>
      </w:r>
      <w:r>
        <w:t>13</w:t>
      </w:r>
      <w:r w:rsidRPr="00713D78">
        <w:rPr>
          <w:lang w:val="en-CA"/>
        </w:rPr>
        <w:t>: The final data in ENA</w:t>
      </w:r>
    </w:p>
    <w:p w14:paraId="020C2DDE" w14:textId="77777777" w:rsidR="00DD6783" w:rsidRPr="00DD6783" w:rsidRDefault="00DD6783" w:rsidP="00DD6783">
      <w:pPr>
        <w:ind w:left="284" w:hanging="284"/>
        <w:rPr>
          <w:rFonts w:eastAsia="Calibri"/>
          <w:lang w:val="en-CA"/>
        </w:rPr>
      </w:pPr>
    </w:p>
    <w:p w14:paraId="138F32AE" w14:textId="03434236" w:rsidR="00353CE1" w:rsidRPr="001A113A" w:rsidRDefault="00DD6783" w:rsidP="00A06923">
      <w:pPr>
        <w:pStyle w:val="Paragraphedeliste"/>
        <w:numPr>
          <w:ilvl w:val="0"/>
          <w:numId w:val="10"/>
        </w:numPr>
        <w:rPr>
          <w:rFonts w:eastAsia="Calibri"/>
          <w:lang w:val="en-CA"/>
        </w:rPr>
      </w:pPr>
      <w:r>
        <w:rPr>
          <w:rFonts w:eastAsia="Calibri"/>
          <w:lang w:val="en-CA"/>
        </w:rPr>
        <w:t xml:space="preserve">The results will </w:t>
      </w:r>
      <w:r w:rsidR="00353CE1">
        <w:rPr>
          <w:rFonts w:eastAsia="Calibri"/>
          <w:lang w:val="en-CA"/>
        </w:rPr>
        <w:t>be available</w:t>
      </w:r>
      <w:r>
        <w:rPr>
          <w:rFonts w:eastAsia="Calibri"/>
          <w:lang w:val="en-CA"/>
        </w:rPr>
        <w:t xml:space="preserve"> in the</w:t>
      </w:r>
      <w:r w:rsidR="00353CE1">
        <w:rPr>
          <w:rFonts w:eastAsia="Calibri"/>
          <w:lang w:val="en-CA"/>
        </w:rPr>
        <w:t xml:space="preserve"> tab “Results Individual Level”</w:t>
      </w:r>
      <w:r>
        <w:rPr>
          <w:rFonts w:eastAsia="Calibri"/>
          <w:lang w:val="en-CA"/>
        </w:rPr>
        <w:t>. The analysis can be done now.</w:t>
      </w:r>
    </w:p>
    <w:p w14:paraId="24120B3B" w14:textId="77777777" w:rsidR="00DD6783" w:rsidRPr="000872B0" w:rsidRDefault="00DD6783" w:rsidP="000872B0">
      <w:pPr>
        <w:rPr>
          <w:rFonts w:eastAsia="Calibri"/>
          <w:lang w:val="en-CA"/>
        </w:rPr>
      </w:pPr>
    </w:p>
    <w:p w14:paraId="13751E1A" w14:textId="77777777" w:rsidR="00B53865" w:rsidRDefault="00B53865" w:rsidP="00B53865">
      <w:pPr>
        <w:pStyle w:val="Tip"/>
        <w:rPr>
          <w:rFonts w:eastAsia="Calibri"/>
          <w:lang w:val="en-CA"/>
        </w:rPr>
      </w:pPr>
      <w:r>
        <w:rPr>
          <w:rFonts w:eastAsia="Calibri"/>
          <w:lang w:val="en-CA"/>
        </w:rPr>
        <w:t>The last 2 columns, _cause and _location are not part of the current form</w:t>
      </w:r>
      <w:r w:rsidR="00A06923">
        <w:rPr>
          <w:rFonts w:eastAsia="Calibri"/>
          <w:lang w:val="en-CA"/>
        </w:rPr>
        <w:t xml:space="preserve"> and will always be empty.</w:t>
      </w:r>
    </w:p>
    <w:p w14:paraId="0F108272" w14:textId="77777777" w:rsidR="001C0738" w:rsidRDefault="00A06923" w:rsidP="00005236">
      <w:pPr>
        <w:pStyle w:val="Tip"/>
        <w:rPr>
          <w:rFonts w:eastAsia="Calibri"/>
          <w:lang w:val="en-CA"/>
        </w:rPr>
      </w:pPr>
      <w:r>
        <w:rPr>
          <w:rFonts w:eastAsia="Calibri"/>
          <w:lang w:val="en-CA"/>
        </w:rPr>
        <w:t>When the data is entered manually, it can be entered as one family per row, whereas the data from Aggregate is structured as one person per row. The end results of the analysis are the same in both cases however.</w:t>
      </w:r>
    </w:p>
    <w:p w14:paraId="02C1D351" w14:textId="4466D8F3" w:rsidR="00423E62" w:rsidRPr="00423E62" w:rsidRDefault="00423E62" w:rsidP="00423E62">
      <w:pPr>
        <w:rPr>
          <w:rFonts w:eastAsia="Calibri"/>
        </w:rPr>
      </w:pPr>
    </w:p>
    <w:sectPr w:rsidR="00423E62" w:rsidRPr="00423E62" w:rsidSect="000865F0">
      <w:headerReference w:type="default" r:id="rId28"/>
      <w:footerReference w:type="default" r:id="rId29"/>
      <w:headerReference w:type="first" r:id="rId30"/>
      <w:footerReference w:type="first" r:id="rId31"/>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C01FA3" w14:textId="77777777" w:rsidR="00B83CEC" w:rsidRDefault="00B83CEC" w:rsidP="00612BFE">
      <w:pPr>
        <w:spacing w:after="0"/>
      </w:pPr>
      <w:r>
        <w:separator/>
      </w:r>
    </w:p>
  </w:endnote>
  <w:endnote w:type="continuationSeparator" w:id="0">
    <w:p w14:paraId="043A5A95" w14:textId="77777777" w:rsidR="00B83CEC" w:rsidRDefault="00B83CEC" w:rsidP="00612BF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8173A9" w14:textId="77777777" w:rsidR="00B83CEC" w:rsidRPr="0068766E" w:rsidRDefault="00B83CEC" w:rsidP="00D2518C">
    <w:pPr>
      <w:pStyle w:val="Pieddepage"/>
      <w:tabs>
        <w:tab w:val="clear" w:pos="4513"/>
        <w:tab w:val="clear" w:pos="9026"/>
        <w:tab w:val="left" w:pos="8505"/>
      </w:tabs>
      <w:jc w:val="left"/>
      <w:rPr>
        <w:color w:val="82A0A0" w:themeColor="accent2"/>
        <w:szCs w:val="18"/>
        <w:lang w:val="fr-FR"/>
      </w:rPr>
    </w:pPr>
    <w:r w:rsidRPr="00453986">
      <w:rPr>
        <w:noProof/>
        <w:lang w:val="fr-FR" w:eastAsia="fr-FR"/>
      </w:rPr>
      <w:drawing>
        <wp:anchor distT="0" distB="0" distL="114300" distR="114300" simplePos="0" relativeHeight="251687424" behindDoc="1" locked="0" layoutInCell="1" allowOverlap="1" wp14:anchorId="20B55062" wp14:editId="66D986A2">
          <wp:simplePos x="0" y="0"/>
          <wp:positionH relativeFrom="column">
            <wp:posOffset>3394710</wp:posOffset>
          </wp:positionH>
          <wp:positionV relativeFrom="paragraph">
            <wp:posOffset>-2835275</wp:posOffset>
          </wp:positionV>
          <wp:extent cx="3829050" cy="3829050"/>
          <wp:effectExtent l="0" t="0" r="0" b="0"/>
          <wp:wrapNone/>
          <wp:docPr id="10" name="Picture 10" descr="C:\Users\CartONG\Desktop\Communication\Templates &amp; graphisms\Templates\background-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tONG\Desktop\Communication\Templates &amp; graphisms\Templates\background-man.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9050" cy="3829050"/>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2" w:history="1">
      <w:r w:rsidRPr="0A0F242F">
        <w:rPr>
          <w:rStyle w:val="Lienhypertexte"/>
          <w:rFonts w:ascii="Verdana" w:eastAsia="Verdana" w:hAnsi="Verdana" w:cs="Verdana"/>
          <w:color w:val="648282" w:themeColor="text2"/>
          <w:sz w:val="16"/>
          <w:szCs w:val="16"/>
          <w:lang w:val="fr-FR"/>
        </w:rPr>
        <w:t>info@cartong.org</w:t>
      </w:r>
    </w:hyperlink>
    <w:r w:rsidRPr="0068766E">
      <w:rPr>
        <w:sz w:val="16"/>
        <w:szCs w:val="16"/>
        <w:lang w:val="fr-FR"/>
      </w:rPr>
      <w:t xml:space="preserve"> | </w:t>
    </w:r>
    <w:hyperlink r:id="rId3" w:history="1">
      <w:r w:rsidRPr="0A0F242F">
        <w:rPr>
          <w:rStyle w:val="Lienhypertexte"/>
          <w:rFonts w:ascii="Verdana" w:eastAsia="Verdana" w:hAnsi="Verdana" w:cs="Verdana"/>
          <w:color w:val="648282" w:themeColor="text2"/>
          <w:sz w:val="16"/>
          <w:szCs w:val="16"/>
          <w:lang w:val="fr-FR"/>
        </w:rPr>
        <w:t>www.cartong.org</w:t>
      </w:r>
    </w:hyperlink>
    <w:r w:rsidRPr="00D2518C">
      <w:rPr>
        <w:sz w:val="16"/>
        <w:szCs w:val="18"/>
        <w:lang w:val="fr-FR"/>
      </w:rPr>
      <w:tab/>
    </w:r>
    <w:r w:rsidRPr="0068766E">
      <w:rPr>
        <w:color w:val="82A0A0" w:themeColor="accent2"/>
        <w:sz w:val="16"/>
        <w:szCs w:val="16"/>
        <w:lang w:val="fr-FR"/>
      </w:rPr>
      <w:t xml:space="preserve"> </w:t>
    </w:r>
    <w:r w:rsidRPr="0A0F242F">
      <w:rPr>
        <w:b/>
        <w:bCs/>
        <w:color w:val="82A0A0" w:themeColor="accent2"/>
        <w:lang w:val="fr-FR"/>
      </w:rPr>
      <w:t>Page</w:t>
    </w:r>
    <w:r w:rsidRPr="0A0F242F">
      <w:rPr>
        <w:color w:val="82A0A0" w:themeColor="accent2"/>
        <w:lang w:val="fr-FR"/>
      </w:rPr>
      <w:t xml:space="preserve"> </w:t>
    </w:r>
    <w:r w:rsidRPr="0A0F242F">
      <w:rPr>
        <w:b/>
        <w:bCs/>
        <w:noProof/>
        <w:color w:val="82A0A0" w:themeColor="accent2"/>
        <w:lang w:val="fr-FR"/>
      </w:rPr>
      <w:fldChar w:fldCharType="begin"/>
    </w:r>
    <w:r w:rsidRPr="0068766E">
      <w:rPr>
        <w:b/>
        <w:color w:val="82A0A0" w:themeColor="accent2"/>
        <w:szCs w:val="18"/>
        <w:lang w:val="fr-FR"/>
      </w:rPr>
      <w:instrText xml:space="preserve"> PAGE  \* Arabic  \* MERGEFORMAT </w:instrText>
    </w:r>
    <w:r w:rsidRPr="0A0F242F">
      <w:rPr>
        <w:b/>
        <w:color w:val="82A0A0" w:themeColor="accent2"/>
        <w:szCs w:val="18"/>
      </w:rPr>
      <w:fldChar w:fldCharType="separate"/>
    </w:r>
    <w:r w:rsidR="00FD1CC0" w:rsidRPr="00FD1CC0">
      <w:rPr>
        <w:b/>
        <w:bCs/>
        <w:noProof/>
        <w:color w:val="82A0A0" w:themeColor="accent2"/>
        <w:lang w:val="fr-FR"/>
      </w:rPr>
      <w:t>2</w:t>
    </w:r>
    <w:r w:rsidRPr="0A0F242F">
      <w:rPr>
        <w:b/>
        <w:bCs/>
        <w:noProof/>
        <w:color w:val="82A0A0" w:themeColor="accent2"/>
        <w:lang w:val="fr-FR"/>
      </w:rPr>
      <w:fldChar w:fldCharType="end"/>
    </w:r>
    <w:r w:rsidRPr="0A0F242F">
      <w:rPr>
        <w:color w:val="82A0A0" w:themeColor="accent2"/>
        <w:lang w:val="fr-FR"/>
      </w:rPr>
      <w:t xml:space="preserve"> | </w:t>
    </w:r>
    <w:r w:rsidRPr="0A0F242F">
      <w:rPr>
        <w:noProof/>
        <w:color w:val="82A0A0" w:themeColor="accent2"/>
        <w:lang w:val="fr-FR"/>
      </w:rPr>
      <w:fldChar w:fldCharType="begin"/>
    </w:r>
    <w:r>
      <w:rPr>
        <w:color w:val="82A0A0" w:themeColor="accent2"/>
        <w:szCs w:val="18"/>
        <w:lang w:val="fr-FR"/>
      </w:rPr>
      <w:instrText xml:space="preserve"> NUMPAGES   \* MERGEFORMAT </w:instrText>
    </w:r>
    <w:r w:rsidRPr="0A0F242F">
      <w:rPr>
        <w:color w:val="82A0A0" w:themeColor="accent2"/>
        <w:szCs w:val="18"/>
        <w:lang w:val="fr-FR"/>
      </w:rPr>
      <w:fldChar w:fldCharType="separate"/>
    </w:r>
    <w:r w:rsidR="00FD1CC0" w:rsidRPr="00FD1CC0">
      <w:rPr>
        <w:noProof/>
        <w:color w:val="82A0A0" w:themeColor="accent2"/>
        <w:lang w:val="fr-FR"/>
      </w:rPr>
      <w:t>7</w:t>
    </w:r>
    <w:r w:rsidRPr="0A0F242F">
      <w:rPr>
        <w:noProof/>
        <w:color w:val="82A0A0" w:themeColor="accent2"/>
        <w:lang w:val="fr-FR"/>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F076AB" w14:textId="77777777" w:rsidR="00B83CEC" w:rsidRPr="00551206" w:rsidRDefault="00B83CEC" w:rsidP="00A34453">
    <w:pPr>
      <w:pStyle w:val="Pieddepage"/>
      <w:tabs>
        <w:tab w:val="clear" w:pos="4513"/>
        <w:tab w:val="clear" w:pos="9026"/>
        <w:tab w:val="left" w:pos="7938"/>
      </w:tabs>
      <w:jc w:val="left"/>
      <w:rPr>
        <w:color w:val="82A0A0" w:themeColor="accent2"/>
        <w:szCs w:val="18"/>
        <w:lang w:val="fr-FR"/>
      </w:rPr>
    </w:pPr>
    <w:hyperlink r:id="rId1" w:history="1">
      <w:r w:rsidRPr="0A0F242F">
        <w:rPr>
          <w:rStyle w:val="Lienhypertexte"/>
          <w:rFonts w:ascii="Verdana" w:eastAsia="Verdana" w:hAnsi="Verdana" w:cs="Verdana"/>
          <w:color w:val="648282" w:themeColor="text2"/>
          <w:sz w:val="16"/>
          <w:szCs w:val="16"/>
          <w:lang w:val="fr-FR"/>
        </w:rPr>
        <w:t>info@cartong.org</w:t>
      </w:r>
    </w:hyperlink>
    <w:r w:rsidRPr="0068766E">
      <w:rPr>
        <w:sz w:val="16"/>
        <w:szCs w:val="16"/>
        <w:lang w:val="fr-FR"/>
      </w:rPr>
      <w:t xml:space="preserve"> | </w:t>
    </w:r>
    <w:hyperlink r:id="rId2" w:history="1">
      <w:r w:rsidRPr="0A0F242F">
        <w:rPr>
          <w:rStyle w:val="Lienhypertexte"/>
          <w:rFonts w:ascii="Verdana" w:eastAsia="Verdana" w:hAnsi="Verdana" w:cs="Verdana"/>
          <w:color w:val="648282" w:themeColor="text2"/>
          <w:sz w:val="16"/>
          <w:szCs w:val="16"/>
          <w:lang w:val="fr-FR"/>
        </w:rPr>
        <w:t>www.cartong.org</w:t>
      </w:r>
    </w:hyperlink>
    <w:r w:rsidRPr="00D2518C">
      <w:rPr>
        <w:sz w:val="16"/>
        <w:szCs w:val="18"/>
        <w:lang w:val="fr-FR"/>
      </w:rPr>
      <w:tab/>
    </w:r>
    <w:r w:rsidRPr="0068766E">
      <w:rPr>
        <w:color w:val="82A0A0" w:themeColor="accent2"/>
        <w:sz w:val="16"/>
        <w:szCs w:val="16"/>
        <w:lang w:val="fr-FR"/>
      </w:rPr>
      <w:t xml:space="preserve"> </w:t>
    </w:r>
    <w:r w:rsidRPr="0A0F242F">
      <w:rPr>
        <w:b/>
        <w:bCs/>
        <w:color w:val="82A0A0" w:themeColor="accent2"/>
        <w:lang w:val="fr-FR"/>
      </w:rPr>
      <w:t>Page</w:t>
    </w:r>
    <w:r w:rsidRPr="0A0F242F">
      <w:rPr>
        <w:color w:val="82A0A0" w:themeColor="accent2"/>
        <w:lang w:val="fr-FR"/>
      </w:rPr>
      <w:t xml:space="preserve"> </w:t>
    </w:r>
    <w:r w:rsidRPr="0A0F242F">
      <w:rPr>
        <w:b/>
        <w:bCs/>
        <w:noProof/>
        <w:color w:val="82A0A0" w:themeColor="accent2"/>
        <w:lang w:val="fr-FR"/>
      </w:rPr>
      <w:fldChar w:fldCharType="begin"/>
    </w:r>
    <w:r w:rsidRPr="0068766E">
      <w:rPr>
        <w:b/>
        <w:color w:val="82A0A0" w:themeColor="accent2"/>
        <w:szCs w:val="18"/>
        <w:lang w:val="fr-FR"/>
      </w:rPr>
      <w:instrText xml:space="preserve"> PAGE  \* Arabic  \* MERGEFORMAT </w:instrText>
    </w:r>
    <w:r w:rsidRPr="0A0F242F">
      <w:rPr>
        <w:b/>
        <w:color w:val="82A0A0" w:themeColor="accent2"/>
        <w:szCs w:val="18"/>
      </w:rPr>
      <w:fldChar w:fldCharType="separate"/>
    </w:r>
    <w:r w:rsidR="00FD1CC0" w:rsidRPr="00FD1CC0">
      <w:rPr>
        <w:b/>
        <w:bCs/>
        <w:noProof/>
        <w:color w:val="82A0A0" w:themeColor="accent2"/>
        <w:lang w:val="fr-FR"/>
      </w:rPr>
      <w:t>1</w:t>
    </w:r>
    <w:r w:rsidRPr="0A0F242F">
      <w:rPr>
        <w:b/>
        <w:bCs/>
        <w:noProof/>
        <w:color w:val="82A0A0" w:themeColor="accent2"/>
        <w:lang w:val="fr-FR"/>
      </w:rPr>
      <w:fldChar w:fldCharType="end"/>
    </w:r>
    <w:r w:rsidRPr="0A0F242F">
      <w:rPr>
        <w:color w:val="82A0A0" w:themeColor="accent2"/>
        <w:lang w:val="fr-FR"/>
      </w:rPr>
      <w:t xml:space="preserve"> | </w:t>
    </w:r>
    <w:r w:rsidRPr="0A0F242F">
      <w:rPr>
        <w:noProof/>
        <w:color w:val="82A0A0" w:themeColor="accent2"/>
        <w:lang w:val="fr-FR"/>
      </w:rPr>
      <w:fldChar w:fldCharType="begin"/>
    </w:r>
    <w:r>
      <w:rPr>
        <w:color w:val="82A0A0" w:themeColor="accent2"/>
        <w:szCs w:val="18"/>
        <w:lang w:val="fr-FR"/>
      </w:rPr>
      <w:instrText xml:space="preserve"> NUMPAGES   \* MERGEFORMAT </w:instrText>
    </w:r>
    <w:r w:rsidRPr="0A0F242F">
      <w:rPr>
        <w:color w:val="82A0A0" w:themeColor="accent2"/>
        <w:szCs w:val="18"/>
        <w:lang w:val="fr-FR"/>
      </w:rPr>
      <w:fldChar w:fldCharType="separate"/>
    </w:r>
    <w:r w:rsidR="00FD1CC0" w:rsidRPr="00FD1CC0">
      <w:rPr>
        <w:noProof/>
        <w:color w:val="82A0A0" w:themeColor="accent2"/>
        <w:lang w:val="fr-FR"/>
      </w:rPr>
      <w:t>7</w:t>
    </w:r>
    <w:r w:rsidRPr="0A0F242F">
      <w:rPr>
        <w:noProof/>
        <w:color w:val="82A0A0" w:themeColor="accent2"/>
        <w:lang w:val="fr-F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202579" w14:textId="77777777" w:rsidR="00B83CEC" w:rsidRDefault="00B83CEC" w:rsidP="00612BFE">
      <w:pPr>
        <w:spacing w:after="0"/>
      </w:pPr>
      <w:r>
        <w:separator/>
      </w:r>
    </w:p>
  </w:footnote>
  <w:footnote w:type="continuationSeparator" w:id="0">
    <w:p w14:paraId="4D9B2FF5" w14:textId="77777777" w:rsidR="00B83CEC" w:rsidRDefault="00B83CEC" w:rsidP="00612BFE">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F06C8C" w14:textId="77777777" w:rsidR="00B83CEC" w:rsidRPr="0042327B" w:rsidRDefault="00B83CEC" w:rsidP="00AA5381">
    <w:pPr>
      <w:pStyle w:val="En-tte"/>
      <w:jc w:val="both"/>
    </w:pPr>
    <w:r w:rsidRPr="0042327B">
      <w:rPr>
        <w:noProof/>
        <w:lang w:val="fr-FR" w:eastAsia="fr-FR"/>
      </w:rPr>
      <w:drawing>
        <wp:anchor distT="0" distB="0" distL="114300" distR="114300" simplePos="0" relativeHeight="251658752" behindDoc="0" locked="0" layoutInCell="1" allowOverlap="1" wp14:anchorId="5C57341B" wp14:editId="1876CD79">
          <wp:simplePos x="0" y="0"/>
          <wp:positionH relativeFrom="column">
            <wp:posOffset>0</wp:posOffset>
          </wp:positionH>
          <wp:positionV relativeFrom="paragraph">
            <wp:posOffset>-66675</wp:posOffset>
          </wp:positionV>
          <wp:extent cx="805815" cy="248285"/>
          <wp:effectExtent l="0" t="0" r="0" b="0"/>
          <wp:wrapTight wrapText="bothSides">
            <wp:wrapPolygon edited="0">
              <wp:start x="0" y="0"/>
              <wp:lineTo x="0" y="19887"/>
              <wp:lineTo x="9191" y="19887"/>
              <wp:lineTo x="20936" y="16573"/>
              <wp:lineTo x="20936" y="3315"/>
              <wp:lineTo x="9191" y="0"/>
              <wp:lineTo x="0" y="0"/>
            </wp:wrapPolygon>
          </wp:wrapTight>
          <wp:docPr id="2" name="Picture 2" descr="C:\Users\CartONG\Desktop\Communication\Templates &amp; graphisms\Logos\CartONG_logo_l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tONG\Desktop\Communication\Templates &amp; graphisms\Logos\CartONG_logo_lon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5815" cy="24828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A9E8CC" w14:textId="5B7FB9DF" w:rsidR="00B83CEC" w:rsidRPr="00294F9C" w:rsidRDefault="00B83CEC" w:rsidP="005622BF">
    <w:pPr>
      <w:pStyle w:val="En-tte"/>
      <w:rPr>
        <w:lang w:val="fr-FR"/>
      </w:rPr>
    </w:pPr>
    <w:r w:rsidRPr="00390C97">
      <w:rPr>
        <w:noProof/>
        <w:lang w:val="fr-FR" w:eastAsia="fr-FR"/>
      </w:rPr>
      <w:drawing>
        <wp:anchor distT="0" distB="0" distL="114300" distR="114300" simplePos="0" relativeHeight="251705344" behindDoc="1" locked="0" layoutInCell="1" allowOverlap="1" wp14:anchorId="420ED62F" wp14:editId="4E3BA10A">
          <wp:simplePos x="0" y="0"/>
          <wp:positionH relativeFrom="column">
            <wp:posOffset>51435</wp:posOffset>
          </wp:positionH>
          <wp:positionV relativeFrom="paragraph">
            <wp:posOffset>-86360</wp:posOffset>
          </wp:positionV>
          <wp:extent cx="532800" cy="543600"/>
          <wp:effectExtent l="0" t="0" r="635" b="8890"/>
          <wp:wrapTight wrapText="bothSides">
            <wp:wrapPolygon edited="0">
              <wp:start x="0" y="0"/>
              <wp:lineTo x="0" y="21196"/>
              <wp:lineTo x="20853" y="21196"/>
              <wp:lineTo x="20853" y="0"/>
              <wp:lineTo x="0" y="0"/>
            </wp:wrapPolygon>
          </wp:wrapTight>
          <wp:docPr id="1" name="Picture 1" descr="C:\Users\Martin\Desktop\Communication\Templates &amp; graphisms\Logos\CartON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Desktop\Communication\Templates &amp; graphisms\Logos\CartONG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2800" cy="54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FD1CC0">
      <w:rPr>
        <w:lang w:val="fr-FR"/>
      </w:rPr>
      <w:t>C</w:t>
    </w:r>
    <w:r w:rsidRPr="00294F9C">
      <w:rPr>
        <w:lang w:val="fr-FR"/>
      </w:rPr>
      <w:t>artONG – 180 rue du Genevois, 73000 Chambéry – France</w:t>
    </w:r>
  </w:p>
  <w:p w14:paraId="115490A9" w14:textId="77777777" w:rsidR="00B83CEC" w:rsidRPr="00294F9C" w:rsidRDefault="00B83CEC" w:rsidP="005622BF">
    <w:pPr>
      <w:pStyle w:val="En-tte"/>
      <w:rPr>
        <w:rFonts w:asciiTheme="minorHAnsi" w:hAnsiTheme="minorHAnsi" w:cs="Times New Roman"/>
        <w:b/>
        <w:u w:val="single" w:color="82A0A0" w:themeColor="accent2"/>
        <w:lang w:val="fr-FR"/>
      </w:rPr>
    </w:pPr>
    <w:hyperlink r:id="rId2">
      <w:r w:rsidRPr="0A0F242F">
        <w:rPr>
          <w:rStyle w:val="Lienhypertexte"/>
          <w:b/>
          <w:bCs/>
          <w:color w:val="648282" w:themeColor="accent1"/>
          <w:lang w:val="fr-FR"/>
        </w:rPr>
        <w:t>www.cartong.org</w:t>
      </w:r>
    </w:hyperlink>
    <w:r w:rsidRPr="0A0F242F">
      <w:rPr>
        <w:b/>
        <w:bCs/>
        <w:lang w:val="fr-FR"/>
      </w:rPr>
      <w:t xml:space="preserve"> | </w:t>
    </w:r>
    <w:hyperlink r:id="rId3">
      <w:r w:rsidRPr="0A0F242F">
        <w:rPr>
          <w:rStyle w:val="Lienhypertexte"/>
          <w:b/>
          <w:bCs/>
          <w:color w:val="648282" w:themeColor="accent1"/>
          <w:lang w:val="fr-FR"/>
        </w:rPr>
        <w:t>info@cartong.org</w:t>
      </w:r>
    </w:hyperlink>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6" type="#_x0000_t75" style="width:512pt;height:512pt" o:bullet="t">
        <v:imagedata r:id="rId1" o:title="lamp_on-512"/>
      </v:shape>
    </w:pict>
  </w:numPicBullet>
  <w:numPicBullet w:numPicBulletId="1">
    <w:pict>
      <v:shape id="_x0000_i1077" type="#_x0000_t75" style="width:368pt;height:341pt" o:bullet="t">
        <v:imagedata r:id="rId2" o:title="bullet-careful"/>
      </v:shape>
    </w:pict>
  </w:numPicBullet>
  <w:abstractNum w:abstractNumId="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1">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2">
    <w:nsid w:val="0DA11C80"/>
    <w:multiLevelType w:val="multilevel"/>
    <w:tmpl w:val="719A96DA"/>
    <w:numStyleLink w:val="CartONG"/>
  </w:abstractNum>
  <w:abstractNum w:abstractNumId="3">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4">
    <w:nsid w:val="288D620E"/>
    <w:multiLevelType w:val="multilevel"/>
    <w:tmpl w:val="FE98AFB0"/>
    <w:styleLink w:val="CartONGbullet"/>
    <w:lvl w:ilvl="0">
      <w:start w:val="1"/>
      <w:numFmt w:val="bullet"/>
      <w:pStyle w:val="Paragraphedeliste"/>
      <w:suff w:val="space"/>
      <w:lvlText w:val=""/>
      <w:lvlJc w:val="left"/>
      <w:pPr>
        <w:ind w:left="284" w:hanging="284"/>
      </w:pPr>
      <w:rPr>
        <w:rFonts w:ascii="Wingdings" w:hAnsi="Wingdings" w:hint="default"/>
        <w:color w:val="648282" w:themeColor="text2"/>
      </w:rPr>
    </w:lvl>
    <w:lvl w:ilvl="1">
      <w:start w:val="1"/>
      <w:numFmt w:val="bullet"/>
      <w:suff w:val="space"/>
      <w:lvlText w:val=""/>
      <w:lvlJc w:val="left"/>
      <w:pPr>
        <w:ind w:left="851" w:hanging="284"/>
      </w:pPr>
      <w:rPr>
        <w:rFonts w:ascii="Symbol" w:hAnsi="Symbol" w:hint="default"/>
        <w:color w:val="648282" w:themeColor="text2"/>
      </w:rPr>
    </w:lvl>
    <w:lvl w:ilvl="2">
      <w:start w:val="1"/>
      <w:numFmt w:val="bullet"/>
      <w:suff w:val="space"/>
      <w:lvlText w:val=""/>
      <w:lvlJc w:val="left"/>
      <w:pPr>
        <w:ind w:left="1418" w:hanging="284"/>
      </w:pPr>
      <w:rPr>
        <w:rFonts w:ascii="Symbol" w:hAnsi="Symbol" w:hint="default"/>
        <w:color w:val="648282" w:themeColor="text2"/>
      </w:rPr>
    </w:lvl>
    <w:lvl w:ilvl="3">
      <w:start w:val="1"/>
      <w:numFmt w:val="bullet"/>
      <w:suff w:val="space"/>
      <w:lvlText w:val=""/>
      <w:lvlJc w:val="left"/>
      <w:pPr>
        <w:ind w:left="1985" w:hanging="284"/>
      </w:pPr>
      <w:rPr>
        <w:rFonts w:ascii="Wingdings" w:hAnsi="Wingdings" w:hint="default"/>
        <w:color w:val="648282" w:themeColor="text2"/>
      </w:rPr>
    </w:lvl>
    <w:lvl w:ilvl="4">
      <w:start w:val="1"/>
      <w:numFmt w:val="bullet"/>
      <w:suff w:val="space"/>
      <w:lvlText w:val=""/>
      <w:lvlJc w:val="left"/>
      <w:pPr>
        <w:ind w:left="2552" w:hanging="284"/>
      </w:pPr>
      <w:rPr>
        <w:rFonts w:ascii="Symbol" w:hAnsi="Symbol" w:hint="default"/>
        <w:color w:val="82A0A0" w:themeColor="accent2"/>
      </w:rPr>
    </w:lvl>
    <w:lvl w:ilvl="5">
      <w:start w:val="1"/>
      <w:numFmt w:val="bullet"/>
      <w:suff w:val="space"/>
      <w:lvlText w:val="o"/>
      <w:lvlJc w:val="left"/>
      <w:pPr>
        <w:ind w:left="3119" w:hanging="284"/>
      </w:pPr>
      <w:rPr>
        <w:rFonts w:ascii="Courier New" w:hAnsi="Courier New" w:hint="default"/>
        <w:color w:val="648282" w:themeColor="text2"/>
      </w:rPr>
    </w:lvl>
    <w:lvl w:ilvl="6">
      <w:start w:val="1"/>
      <w:numFmt w:val="bullet"/>
      <w:suff w:val="space"/>
      <w:lvlText w:val=""/>
      <w:lvlJc w:val="left"/>
      <w:pPr>
        <w:ind w:left="3686" w:hanging="284"/>
      </w:pPr>
      <w:rPr>
        <w:rFonts w:ascii="Wingdings" w:hAnsi="Wingdings" w:hint="default"/>
        <w:color w:val="82A0A0" w:themeColor="accent2"/>
      </w:rPr>
    </w:lvl>
    <w:lvl w:ilvl="7">
      <w:start w:val="1"/>
      <w:numFmt w:val="bullet"/>
      <w:suff w:val="space"/>
      <w:lvlText w:val=""/>
      <w:lvlJc w:val="left"/>
      <w:pPr>
        <w:ind w:left="4253" w:hanging="284"/>
      </w:pPr>
      <w:rPr>
        <w:rFonts w:ascii="Symbol" w:hAnsi="Symbol" w:hint="default"/>
        <w:color w:val="82A0A0" w:themeColor="accent2"/>
      </w:rPr>
    </w:lvl>
    <w:lvl w:ilvl="8">
      <w:start w:val="1"/>
      <w:numFmt w:val="bullet"/>
      <w:suff w:val="space"/>
      <w:lvlText w:val="o"/>
      <w:lvlJc w:val="left"/>
      <w:pPr>
        <w:ind w:left="4820" w:hanging="284"/>
      </w:pPr>
      <w:rPr>
        <w:rFonts w:ascii="Courier New" w:hAnsi="Courier New" w:hint="default"/>
        <w:color w:val="82A0A0" w:themeColor="accent2"/>
      </w:rPr>
    </w:lvl>
  </w:abstractNum>
  <w:abstractNum w:abstractNumId="5">
    <w:nsid w:val="2C963D48"/>
    <w:multiLevelType w:val="hybridMultilevel"/>
    <w:tmpl w:val="629A1D7A"/>
    <w:lvl w:ilvl="0" w:tplc="45088F1E">
      <w:start w:val="1"/>
      <w:numFmt w:val="bullet"/>
      <w:pStyle w:val="Tip"/>
      <w:lvlText w:val=""/>
      <w:lvlPicBulletId w:val="0"/>
      <w:lvlJc w:val="left"/>
      <w:pPr>
        <w:ind w:left="720" w:hanging="360"/>
      </w:pPr>
      <w:rPr>
        <w:rFonts w:ascii="Symbol" w:hAnsi="Symbol" w:hint="default"/>
        <w:color w:val="auto"/>
        <w:sz w:val="3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28A19DC"/>
    <w:multiLevelType w:val="hybridMultilevel"/>
    <w:tmpl w:val="4094CB62"/>
    <w:lvl w:ilvl="0" w:tplc="E4B80D36">
      <w:start w:val="1"/>
      <w:numFmt w:val="bullet"/>
      <w:pStyle w:val="Careful"/>
      <w:lvlText w:val=""/>
      <w:lvlPicBulletId w:val="1"/>
      <w:lvlJc w:val="left"/>
      <w:pPr>
        <w:ind w:left="720" w:hanging="360"/>
      </w:pPr>
      <w:rPr>
        <w:rFonts w:ascii="Symbol" w:hAnsi="Symbol" w:hint="default"/>
        <w:color w:val="auto"/>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95F51D7"/>
    <w:multiLevelType w:val="hybridMultilevel"/>
    <w:tmpl w:val="9D7415C0"/>
    <w:lvl w:ilvl="0" w:tplc="6DC46FF4">
      <w:start w:val="1"/>
      <w:numFmt w:val="bullet"/>
      <w:lvlText w:val=""/>
      <w:lvlJc w:val="left"/>
      <w:pPr>
        <w:ind w:left="720" w:hanging="360"/>
      </w:pPr>
      <w:rPr>
        <w:rFonts w:ascii="Symbol" w:hAnsi="Symbol" w:hint="default"/>
        <w:b/>
        <w:i w:val="0"/>
        <w:color w:val="648282" w:themeColor="text2"/>
        <w:sz w:val="22"/>
        <w:u w:val="none"/>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nsid w:val="62C31992"/>
    <w:multiLevelType w:val="multilevel"/>
    <w:tmpl w:val="719A96DA"/>
    <w:styleLink w:val="CartONG"/>
    <w:lvl w:ilvl="0">
      <w:start w:val="1"/>
      <w:numFmt w:val="decimal"/>
      <w:pStyle w:val="Titre1"/>
      <w:suff w:val="space"/>
      <w:lvlText w:val="%1. "/>
      <w:lvlJc w:val="left"/>
      <w:pPr>
        <w:ind w:left="567" w:hanging="567"/>
      </w:pPr>
      <w:rPr>
        <w:rFonts w:hint="default"/>
      </w:rPr>
    </w:lvl>
    <w:lvl w:ilvl="1">
      <w:start w:val="1"/>
      <w:numFmt w:val="decimal"/>
      <w:pStyle w:val="Titre2"/>
      <w:suff w:val="space"/>
      <w:lvlText w:val="%1.%2. "/>
      <w:lvlJc w:val="left"/>
      <w:pPr>
        <w:ind w:left="993" w:hanging="567"/>
      </w:pPr>
      <w:rPr>
        <w:rFonts w:cs="Times New Roman" w:hint="default"/>
      </w:rPr>
    </w:lvl>
    <w:lvl w:ilvl="2">
      <w:start w:val="1"/>
      <w:numFmt w:val="upperLetter"/>
      <w:pStyle w:val="Titre3"/>
      <w:suff w:val="space"/>
      <w:lvlText w:val="%1.%2.%3. "/>
      <w:lvlJc w:val="left"/>
      <w:pPr>
        <w:ind w:left="1135" w:hanging="567"/>
      </w:pPr>
      <w:rPr>
        <w:rFonts w:hint="default"/>
      </w:rPr>
    </w:lvl>
    <w:lvl w:ilvl="3">
      <w:start w:val="1"/>
      <w:numFmt w:val="lowerLetter"/>
      <w:pStyle w:val="Titre4"/>
      <w:suff w:val="space"/>
      <w:lvlText w:val="%4. "/>
      <w:lvlJc w:val="left"/>
      <w:pPr>
        <w:ind w:left="1419" w:hanging="567"/>
      </w:pPr>
      <w:rPr>
        <w:rFonts w:cs="Times New Roman" w:hint="default"/>
      </w:rPr>
    </w:lvl>
    <w:lvl w:ilvl="4">
      <w:start w:val="1"/>
      <w:numFmt w:val="bullet"/>
      <w:pStyle w:val="Titre5"/>
      <w:suff w:val="space"/>
      <w:lvlText w:val=""/>
      <w:lvlJc w:val="left"/>
      <w:pPr>
        <w:ind w:left="1703" w:hanging="567"/>
      </w:pPr>
      <w:rPr>
        <w:rFonts w:ascii="Wingdings" w:hAnsi="Wingdings" w:hint="default"/>
        <w:color w:val="648282" w:themeColor="text2"/>
      </w:rPr>
    </w:lvl>
    <w:lvl w:ilvl="5">
      <w:start w:val="1"/>
      <w:numFmt w:val="bullet"/>
      <w:pStyle w:val="Titre6"/>
      <w:suff w:val="space"/>
      <w:lvlText w:val=""/>
      <w:lvlJc w:val="left"/>
      <w:pPr>
        <w:ind w:left="1987" w:hanging="567"/>
      </w:pPr>
      <w:rPr>
        <w:rFonts w:ascii="Wingdings" w:hAnsi="Wingdings" w:hint="default"/>
        <w:color w:val="648282" w:themeColor="text2"/>
      </w:rPr>
    </w:lvl>
    <w:lvl w:ilvl="6">
      <w:start w:val="1"/>
      <w:numFmt w:val="bullet"/>
      <w:pStyle w:val="Titre7"/>
      <w:suff w:val="space"/>
      <w:lvlText w:val=""/>
      <w:lvlJc w:val="left"/>
      <w:pPr>
        <w:ind w:left="2271" w:hanging="567"/>
      </w:pPr>
      <w:rPr>
        <w:rFonts w:ascii="Symbol" w:hAnsi="Symbol" w:hint="default"/>
        <w:color w:val="648282" w:themeColor="text2"/>
      </w:rPr>
    </w:lvl>
    <w:lvl w:ilvl="7">
      <w:start w:val="1"/>
      <w:numFmt w:val="bullet"/>
      <w:pStyle w:val="Titre8"/>
      <w:suff w:val="space"/>
      <w:lvlText w:val=""/>
      <w:lvlJc w:val="left"/>
      <w:pPr>
        <w:ind w:left="2555" w:hanging="567"/>
      </w:pPr>
      <w:rPr>
        <w:rFonts w:ascii="Symbol" w:hAnsi="Symbol" w:hint="default"/>
        <w:color w:val="648282" w:themeColor="text2"/>
        <w:szCs w:val="28"/>
      </w:rPr>
    </w:lvl>
    <w:lvl w:ilvl="8">
      <w:start w:val="1"/>
      <w:numFmt w:val="bullet"/>
      <w:pStyle w:val="Titre9"/>
      <w:suff w:val="space"/>
      <w:lvlText w:val="-"/>
      <w:lvlJc w:val="left"/>
      <w:pPr>
        <w:ind w:left="2839" w:hanging="567"/>
      </w:pPr>
      <w:rPr>
        <w:rFonts w:ascii="Verdana" w:hAnsi="Verdana" w:hint="default"/>
        <w:color w:val="648282" w:themeColor="text2"/>
      </w:rPr>
    </w:lvl>
  </w:abstractNum>
  <w:abstractNum w:abstractNumId="9">
    <w:nsid w:val="768C2479"/>
    <w:multiLevelType w:val="hybridMultilevel"/>
    <w:tmpl w:val="F1E22932"/>
    <w:lvl w:ilvl="0" w:tplc="6DC46FF4">
      <w:start w:val="1"/>
      <w:numFmt w:val="bullet"/>
      <w:lvlText w:val=""/>
      <w:lvlJc w:val="left"/>
      <w:pPr>
        <w:ind w:left="795" w:hanging="360"/>
      </w:pPr>
      <w:rPr>
        <w:rFonts w:ascii="Symbol" w:hAnsi="Symbol" w:hint="default"/>
        <w:b/>
        <w:i w:val="0"/>
        <w:color w:val="648282" w:themeColor="text2"/>
        <w:sz w:val="22"/>
        <w:u w:val="none"/>
      </w:rPr>
    </w:lvl>
    <w:lvl w:ilvl="1" w:tplc="0C0C0003" w:tentative="1">
      <w:start w:val="1"/>
      <w:numFmt w:val="bullet"/>
      <w:lvlText w:val="o"/>
      <w:lvlJc w:val="left"/>
      <w:pPr>
        <w:ind w:left="1515" w:hanging="360"/>
      </w:pPr>
      <w:rPr>
        <w:rFonts w:ascii="Courier New" w:hAnsi="Courier New" w:cs="Courier New" w:hint="default"/>
      </w:rPr>
    </w:lvl>
    <w:lvl w:ilvl="2" w:tplc="0C0C0005" w:tentative="1">
      <w:start w:val="1"/>
      <w:numFmt w:val="bullet"/>
      <w:lvlText w:val=""/>
      <w:lvlJc w:val="left"/>
      <w:pPr>
        <w:ind w:left="2235" w:hanging="360"/>
      </w:pPr>
      <w:rPr>
        <w:rFonts w:ascii="Wingdings" w:hAnsi="Wingdings" w:hint="default"/>
      </w:rPr>
    </w:lvl>
    <w:lvl w:ilvl="3" w:tplc="0C0C0001" w:tentative="1">
      <w:start w:val="1"/>
      <w:numFmt w:val="bullet"/>
      <w:lvlText w:val=""/>
      <w:lvlJc w:val="left"/>
      <w:pPr>
        <w:ind w:left="2955" w:hanging="360"/>
      </w:pPr>
      <w:rPr>
        <w:rFonts w:ascii="Symbol" w:hAnsi="Symbol" w:hint="default"/>
      </w:rPr>
    </w:lvl>
    <w:lvl w:ilvl="4" w:tplc="0C0C0003" w:tentative="1">
      <w:start w:val="1"/>
      <w:numFmt w:val="bullet"/>
      <w:lvlText w:val="o"/>
      <w:lvlJc w:val="left"/>
      <w:pPr>
        <w:ind w:left="3675" w:hanging="360"/>
      </w:pPr>
      <w:rPr>
        <w:rFonts w:ascii="Courier New" w:hAnsi="Courier New" w:cs="Courier New" w:hint="default"/>
      </w:rPr>
    </w:lvl>
    <w:lvl w:ilvl="5" w:tplc="0C0C0005" w:tentative="1">
      <w:start w:val="1"/>
      <w:numFmt w:val="bullet"/>
      <w:lvlText w:val=""/>
      <w:lvlJc w:val="left"/>
      <w:pPr>
        <w:ind w:left="4395" w:hanging="360"/>
      </w:pPr>
      <w:rPr>
        <w:rFonts w:ascii="Wingdings" w:hAnsi="Wingdings" w:hint="default"/>
      </w:rPr>
    </w:lvl>
    <w:lvl w:ilvl="6" w:tplc="0C0C0001" w:tentative="1">
      <w:start w:val="1"/>
      <w:numFmt w:val="bullet"/>
      <w:lvlText w:val=""/>
      <w:lvlJc w:val="left"/>
      <w:pPr>
        <w:ind w:left="5115" w:hanging="360"/>
      </w:pPr>
      <w:rPr>
        <w:rFonts w:ascii="Symbol" w:hAnsi="Symbol" w:hint="default"/>
      </w:rPr>
    </w:lvl>
    <w:lvl w:ilvl="7" w:tplc="0C0C0003" w:tentative="1">
      <w:start w:val="1"/>
      <w:numFmt w:val="bullet"/>
      <w:lvlText w:val="o"/>
      <w:lvlJc w:val="left"/>
      <w:pPr>
        <w:ind w:left="5835" w:hanging="360"/>
      </w:pPr>
      <w:rPr>
        <w:rFonts w:ascii="Courier New" w:hAnsi="Courier New" w:cs="Courier New" w:hint="default"/>
      </w:rPr>
    </w:lvl>
    <w:lvl w:ilvl="8" w:tplc="0C0C0005" w:tentative="1">
      <w:start w:val="1"/>
      <w:numFmt w:val="bullet"/>
      <w:lvlText w:val=""/>
      <w:lvlJc w:val="left"/>
      <w:pPr>
        <w:ind w:left="6555" w:hanging="360"/>
      </w:pPr>
      <w:rPr>
        <w:rFonts w:ascii="Wingdings" w:hAnsi="Wingdings" w:hint="default"/>
      </w:rPr>
    </w:lvl>
  </w:abstractNum>
  <w:abstractNum w:abstractNumId="10">
    <w:nsid w:val="773A3C2B"/>
    <w:multiLevelType w:val="hybridMultilevel"/>
    <w:tmpl w:val="E028EE4E"/>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1">
    <w:nsid w:val="78E82A24"/>
    <w:multiLevelType w:val="multilevel"/>
    <w:tmpl w:val="AF584598"/>
    <w:lvl w:ilvl="0">
      <w:start w:val="4"/>
      <w:numFmt w:val="decimal"/>
      <w:lvlText w:val="%1"/>
      <w:lvlJc w:val="left"/>
      <w:pPr>
        <w:ind w:left="360" w:hanging="360"/>
      </w:pPr>
      <w:rPr>
        <w:rFonts w:hint="default"/>
      </w:rPr>
    </w:lvl>
    <w:lvl w:ilvl="1">
      <w:start w:val="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3144" w:hanging="144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5142" w:hanging="2160"/>
      </w:pPr>
      <w:rPr>
        <w:rFonts w:hint="default"/>
      </w:rPr>
    </w:lvl>
    <w:lvl w:ilvl="8">
      <w:start w:val="1"/>
      <w:numFmt w:val="decimal"/>
      <w:lvlText w:val="%1.%2.%3.%4.%5.%6.%7.%8.%9"/>
      <w:lvlJc w:val="left"/>
      <w:pPr>
        <w:ind w:left="5568" w:hanging="2160"/>
      </w:pPr>
      <w:rPr>
        <w:rFonts w:hint="default"/>
      </w:rPr>
    </w:lvl>
  </w:abstractNum>
  <w:num w:numId="1">
    <w:abstractNumId w:val="3"/>
  </w:num>
  <w:num w:numId="2">
    <w:abstractNumId w:val="1"/>
  </w:num>
  <w:num w:numId="3">
    <w:abstractNumId w:val="8"/>
  </w:num>
  <w:num w:numId="4">
    <w:abstractNumId w:val="4"/>
    <w:lvlOverride w:ilvl="0">
      <w:lvl w:ilvl="0">
        <w:start w:val="1"/>
        <w:numFmt w:val="bullet"/>
        <w:pStyle w:val="Paragraphedeliste"/>
        <w:suff w:val="space"/>
        <w:lvlText w:val=""/>
        <w:lvlJc w:val="left"/>
        <w:pPr>
          <w:ind w:left="284" w:hanging="284"/>
        </w:pPr>
        <w:rPr>
          <w:rFonts w:ascii="Wingdings" w:hAnsi="Wingdings" w:hint="default"/>
          <w:color w:val="82A0A0" w:themeColor="accent2"/>
        </w:rPr>
      </w:lvl>
    </w:lvlOverride>
  </w:num>
  <w:num w:numId="5">
    <w:abstractNumId w:val="5"/>
  </w:num>
  <w:num w:numId="6">
    <w:abstractNumId w:val="6"/>
  </w:num>
  <w:num w:numId="7">
    <w:abstractNumId w:val="2"/>
  </w:num>
  <w:num w:numId="8">
    <w:abstractNumId w:val="4"/>
  </w:num>
  <w:num w:numId="9">
    <w:abstractNumId w:val="7"/>
  </w:num>
  <w:num w:numId="10">
    <w:abstractNumId w:val="10"/>
  </w:num>
  <w:num w:numId="11">
    <w:abstractNumId w:val="9"/>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46AD"/>
    <w:rsid w:val="000011BA"/>
    <w:rsid w:val="0000372E"/>
    <w:rsid w:val="00004558"/>
    <w:rsid w:val="00005236"/>
    <w:rsid w:val="00006309"/>
    <w:rsid w:val="0000630D"/>
    <w:rsid w:val="00006776"/>
    <w:rsid w:val="00006E08"/>
    <w:rsid w:val="000127B2"/>
    <w:rsid w:val="000140C9"/>
    <w:rsid w:val="000148EC"/>
    <w:rsid w:val="00014EBB"/>
    <w:rsid w:val="0001649D"/>
    <w:rsid w:val="000167BE"/>
    <w:rsid w:val="000205B4"/>
    <w:rsid w:val="000205C7"/>
    <w:rsid w:val="00020EA7"/>
    <w:rsid w:val="000213FC"/>
    <w:rsid w:val="0002161C"/>
    <w:rsid w:val="000217D2"/>
    <w:rsid w:val="00022423"/>
    <w:rsid w:val="00022D42"/>
    <w:rsid w:val="00024EBC"/>
    <w:rsid w:val="00025115"/>
    <w:rsid w:val="000256BB"/>
    <w:rsid w:val="000278D7"/>
    <w:rsid w:val="00030B00"/>
    <w:rsid w:val="00031511"/>
    <w:rsid w:val="00031FA0"/>
    <w:rsid w:val="00032D0A"/>
    <w:rsid w:val="00032F6E"/>
    <w:rsid w:val="00033ED8"/>
    <w:rsid w:val="000353FE"/>
    <w:rsid w:val="00035709"/>
    <w:rsid w:val="000373C8"/>
    <w:rsid w:val="0004180E"/>
    <w:rsid w:val="00041C18"/>
    <w:rsid w:val="00046B2B"/>
    <w:rsid w:val="00046D4C"/>
    <w:rsid w:val="000474EB"/>
    <w:rsid w:val="00050A77"/>
    <w:rsid w:val="0005297F"/>
    <w:rsid w:val="00052A6F"/>
    <w:rsid w:val="0005385C"/>
    <w:rsid w:val="000538E7"/>
    <w:rsid w:val="00053D09"/>
    <w:rsid w:val="00054A61"/>
    <w:rsid w:val="00056877"/>
    <w:rsid w:val="00056E20"/>
    <w:rsid w:val="000572F2"/>
    <w:rsid w:val="0005785A"/>
    <w:rsid w:val="00057A9A"/>
    <w:rsid w:val="000605EF"/>
    <w:rsid w:val="00061B63"/>
    <w:rsid w:val="0006234B"/>
    <w:rsid w:val="00062B5C"/>
    <w:rsid w:val="00064D97"/>
    <w:rsid w:val="000671FE"/>
    <w:rsid w:val="00067AE9"/>
    <w:rsid w:val="00070AED"/>
    <w:rsid w:val="00071C68"/>
    <w:rsid w:val="00073513"/>
    <w:rsid w:val="00073FD1"/>
    <w:rsid w:val="000741DF"/>
    <w:rsid w:val="00074C03"/>
    <w:rsid w:val="0007519F"/>
    <w:rsid w:val="00075B80"/>
    <w:rsid w:val="00076668"/>
    <w:rsid w:val="00076C7C"/>
    <w:rsid w:val="00076FA5"/>
    <w:rsid w:val="000773F1"/>
    <w:rsid w:val="000776BF"/>
    <w:rsid w:val="000821DA"/>
    <w:rsid w:val="000838DF"/>
    <w:rsid w:val="00083CAA"/>
    <w:rsid w:val="000855F7"/>
    <w:rsid w:val="00085E8F"/>
    <w:rsid w:val="000865F0"/>
    <w:rsid w:val="000872B0"/>
    <w:rsid w:val="0009044F"/>
    <w:rsid w:val="0009283F"/>
    <w:rsid w:val="0009375E"/>
    <w:rsid w:val="0009583F"/>
    <w:rsid w:val="000A10F6"/>
    <w:rsid w:val="000A1717"/>
    <w:rsid w:val="000A1AB2"/>
    <w:rsid w:val="000A2C77"/>
    <w:rsid w:val="000A399A"/>
    <w:rsid w:val="000A50EE"/>
    <w:rsid w:val="000A5FC1"/>
    <w:rsid w:val="000A6FA6"/>
    <w:rsid w:val="000A7074"/>
    <w:rsid w:val="000B1547"/>
    <w:rsid w:val="000B1F53"/>
    <w:rsid w:val="000B2051"/>
    <w:rsid w:val="000B23DA"/>
    <w:rsid w:val="000B3CA1"/>
    <w:rsid w:val="000B5DB5"/>
    <w:rsid w:val="000B6B29"/>
    <w:rsid w:val="000B6BA1"/>
    <w:rsid w:val="000B7038"/>
    <w:rsid w:val="000C00B2"/>
    <w:rsid w:val="000C096C"/>
    <w:rsid w:val="000C29BE"/>
    <w:rsid w:val="000C46ED"/>
    <w:rsid w:val="000C4F5D"/>
    <w:rsid w:val="000D0180"/>
    <w:rsid w:val="000D1619"/>
    <w:rsid w:val="000D4F7D"/>
    <w:rsid w:val="000E017E"/>
    <w:rsid w:val="000E1BBE"/>
    <w:rsid w:val="000E3605"/>
    <w:rsid w:val="000E3A09"/>
    <w:rsid w:val="000E417C"/>
    <w:rsid w:val="000E4D5A"/>
    <w:rsid w:val="000E4FE7"/>
    <w:rsid w:val="000E6C6A"/>
    <w:rsid w:val="000E77AE"/>
    <w:rsid w:val="000E77EE"/>
    <w:rsid w:val="000E7C0A"/>
    <w:rsid w:val="000F0CA4"/>
    <w:rsid w:val="000F20E7"/>
    <w:rsid w:val="000F2328"/>
    <w:rsid w:val="000F2C2C"/>
    <w:rsid w:val="000F4458"/>
    <w:rsid w:val="000F4CAA"/>
    <w:rsid w:val="000F53D0"/>
    <w:rsid w:val="000F6054"/>
    <w:rsid w:val="000F7810"/>
    <w:rsid w:val="000F7C95"/>
    <w:rsid w:val="00102DD2"/>
    <w:rsid w:val="00103BBD"/>
    <w:rsid w:val="00103CFD"/>
    <w:rsid w:val="0010494B"/>
    <w:rsid w:val="001061D3"/>
    <w:rsid w:val="0010736E"/>
    <w:rsid w:val="00107961"/>
    <w:rsid w:val="00110516"/>
    <w:rsid w:val="0011115A"/>
    <w:rsid w:val="001113CA"/>
    <w:rsid w:val="00112C36"/>
    <w:rsid w:val="001133BA"/>
    <w:rsid w:val="00113925"/>
    <w:rsid w:val="00116223"/>
    <w:rsid w:val="00116EEF"/>
    <w:rsid w:val="001179C0"/>
    <w:rsid w:val="00120F87"/>
    <w:rsid w:val="00121488"/>
    <w:rsid w:val="00121BFE"/>
    <w:rsid w:val="001227BA"/>
    <w:rsid w:val="00122BAF"/>
    <w:rsid w:val="00123BF4"/>
    <w:rsid w:val="00123E5F"/>
    <w:rsid w:val="001245BC"/>
    <w:rsid w:val="00124CE4"/>
    <w:rsid w:val="00125773"/>
    <w:rsid w:val="00126F54"/>
    <w:rsid w:val="001274B8"/>
    <w:rsid w:val="00131960"/>
    <w:rsid w:val="00131E81"/>
    <w:rsid w:val="00132EE6"/>
    <w:rsid w:val="00133D82"/>
    <w:rsid w:val="001348CF"/>
    <w:rsid w:val="0013715C"/>
    <w:rsid w:val="0013755B"/>
    <w:rsid w:val="00137845"/>
    <w:rsid w:val="0013798B"/>
    <w:rsid w:val="00142229"/>
    <w:rsid w:val="00142413"/>
    <w:rsid w:val="00142C55"/>
    <w:rsid w:val="00142EF3"/>
    <w:rsid w:val="00145999"/>
    <w:rsid w:val="001471AE"/>
    <w:rsid w:val="00150DF9"/>
    <w:rsid w:val="001545FB"/>
    <w:rsid w:val="00154C99"/>
    <w:rsid w:val="00155914"/>
    <w:rsid w:val="00157494"/>
    <w:rsid w:val="0015776A"/>
    <w:rsid w:val="001610A3"/>
    <w:rsid w:val="00164017"/>
    <w:rsid w:val="001649F2"/>
    <w:rsid w:val="00166047"/>
    <w:rsid w:val="001661AF"/>
    <w:rsid w:val="001678E1"/>
    <w:rsid w:val="00172511"/>
    <w:rsid w:val="00172F11"/>
    <w:rsid w:val="00173049"/>
    <w:rsid w:val="001745FE"/>
    <w:rsid w:val="001751CD"/>
    <w:rsid w:val="0017669A"/>
    <w:rsid w:val="00180EC8"/>
    <w:rsid w:val="0018131A"/>
    <w:rsid w:val="00181667"/>
    <w:rsid w:val="00182A14"/>
    <w:rsid w:val="00191621"/>
    <w:rsid w:val="00191E46"/>
    <w:rsid w:val="0019244F"/>
    <w:rsid w:val="001927BC"/>
    <w:rsid w:val="00192CFC"/>
    <w:rsid w:val="00192E70"/>
    <w:rsid w:val="00192F41"/>
    <w:rsid w:val="001941CE"/>
    <w:rsid w:val="001950FF"/>
    <w:rsid w:val="00195A93"/>
    <w:rsid w:val="001966BE"/>
    <w:rsid w:val="001A113A"/>
    <w:rsid w:val="001A140F"/>
    <w:rsid w:val="001A1848"/>
    <w:rsid w:val="001A1F90"/>
    <w:rsid w:val="001A2F40"/>
    <w:rsid w:val="001A3ADF"/>
    <w:rsid w:val="001A4888"/>
    <w:rsid w:val="001A62DE"/>
    <w:rsid w:val="001B2A59"/>
    <w:rsid w:val="001B6419"/>
    <w:rsid w:val="001B7479"/>
    <w:rsid w:val="001C0140"/>
    <w:rsid w:val="001C0738"/>
    <w:rsid w:val="001C19BD"/>
    <w:rsid w:val="001C2739"/>
    <w:rsid w:val="001C39AC"/>
    <w:rsid w:val="001C3B59"/>
    <w:rsid w:val="001C4CD3"/>
    <w:rsid w:val="001D087C"/>
    <w:rsid w:val="001D13D3"/>
    <w:rsid w:val="001D19D5"/>
    <w:rsid w:val="001D22EA"/>
    <w:rsid w:val="001D37D6"/>
    <w:rsid w:val="001D3F76"/>
    <w:rsid w:val="001D445C"/>
    <w:rsid w:val="001D4628"/>
    <w:rsid w:val="001D5DB3"/>
    <w:rsid w:val="001D64E1"/>
    <w:rsid w:val="001D6A39"/>
    <w:rsid w:val="001D7ECC"/>
    <w:rsid w:val="001E03E8"/>
    <w:rsid w:val="001E0599"/>
    <w:rsid w:val="001E0C01"/>
    <w:rsid w:val="001E0CF3"/>
    <w:rsid w:val="001E3E71"/>
    <w:rsid w:val="001E4949"/>
    <w:rsid w:val="001E6807"/>
    <w:rsid w:val="001F0DA6"/>
    <w:rsid w:val="001F0F83"/>
    <w:rsid w:val="001F19A1"/>
    <w:rsid w:val="001F49D9"/>
    <w:rsid w:val="001F4A4F"/>
    <w:rsid w:val="001F4BC1"/>
    <w:rsid w:val="001F5FEF"/>
    <w:rsid w:val="001F7739"/>
    <w:rsid w:val="0020001C"/>
    <w:rsid w:val="00201375"/>
    <w:rsid w:val="0020283F"/>
    <w:rsid w:val="002046AD"/>
    <w:rsid w:val="00204C7D"/>
    <w:rsid w:val="002058BC"/>
    <w:rsid w:val="00205B6A"/>
    <w:rsid w:val="00206851"/>
    <w:rsid w:val="002110D0"/>
    <w:rsid w:val="00211B78"/>
    <w:rsid w:val="002120BD"/>
    <w:rsid w:val="00213284"/>
    <w:rsid w:val="00214305"/>
    <w:rsid w:val="0021498A"/>
    <w:rsid w:val="00216954"/>
    <w:rsid w:val="00217BEC"/>
    <w:rsid w:val="00222B3D"/>
    <w:rsid w:val="002233E9"/>
    <w:rsid w:val="00223A6F"/>
    <w:rsid w:val="00225BD3"/>
    <w:rsid w:val="00225C2E"/>
    <w:rsid w:val="0022609D"/>
    <w:rsid w:val="00226218"/>
    <w:rsid w:val="002307FD"/>
    <w:rsid w:val="00230A8E"/>
    <w:rsid w:val="002315F3"/>
    <w:rsid w:val="00231EDE"/>
    <w:rsid w:val="00232D99"/>
    <w:rsid w:val="002339AB"/>
    <w:rsid w:val="002347B0"/>
    <w:rsid w:val="00235A2D"/>
    <w:rsid w:val="00237FD7"/>
    <w:rsid w:val="00240C51"/>
    <w:rsid w:val="00241981"/>
    <w:rsid w:val="00242668"/>
    <w:rsid w:val="00243075"/>
    <w:rsid w:val="00243B8F"/>
    <w:rsid w:val="002449DB"/>
    <w:rsid w:val="0024519D"/>
    <w:rsid w:val="002458B6"/>
    <w:rsid w:val="00245EFA"/>
    <w:rsid w:val="00251030"/>
    <w:rsid w:val="002517CE"/>
    <w:rsid w:val="002527FD"/>
    <w:rsid w:val="0025301B"/>
    <w:rsid w:val="00253806"/>
    <w:rsid w:val="00255CFA"/>
    <w:rsid w:val="00255DF9"/>
    <w:rsid w:val="002573F2"/>
    <w:rsid w:val="00257483"/>
    <w:rsid w:val="00257E0D"/>
    <w:rsid w:val="00260DCF"/>
    <w:rsid w:val="00261F7A"/>
    <w:rsid w:val="00262215"/>
    <w:rsid w:val="00262906"/>
    <w:rsid w:val="00263D88"/>
    <w:rsid w:val="00264234"/>
    <w:rsid w:val="0026482E"/>
    <w:rsid w:val="00265B9B"/>
    <w:rsid w:val="00267DDE"/>
    <w:rsid w:val="00267F6B"/>
    <w:rsid w:val="002727CF"/>
    <w:rsid w:val="002728B9"/>
    <w:rsid w:val="0027529F"/>
    <w:rsid w:val="002759BC"/>
    <w:rsid w:val="00275F78"/>
    <w:rsid w:val="00277109"/>
    <w:rsid w:val="002777AA"/>
    <w:rsid w:val="0028087E"/>
    <w:rsid w:val="00281A60"/>
    <w:rsid w:val="002839B6"/>
    <w:rsid w:val="00283F82"/>
    <w:rsid w:val="00285367"/>
    <w:rsid w:val="0028749F"/>
    <w:rsid w:val="00287B41"/>
    <w:rsid w:val="00287CCB"/>
    <w:rsid w:val="00290A59"/>
    <w:rsid w:val="00290FFB"/>
    <w:rsid w:val="002922A4"/>
    <w:rsid w:val="002924A2"/>
    <w:rsid w:val="00294F9C"/>
    <w:rsid w:val="002974FE"/>
    <w:rsid w:val="002A1128"/>
    <w:rsid w:val="002A4842"/>
    <w:rsid w:val="002A498E"/>
    <w:rsid w:val="002A4E42"/>
    <w:rsid w:val="002A5212"/>
    <w:rsid w:val="002A554E"/>
    <w:rsid w:val="002A65DA"/>
    <w:rsid w:val="002A7FE3"/>
    <w:rsid w:val="002B0030"/>
    <w:rsid w:val="002B2F8C"/>
    <w:rsid w:val="002B40D0"/>
    <w:rsid w:val="002B41E4"/>
    <w:rsid w:val="002B4BEB"/>
    <w:rsid w:val="002B5770"/>
    <w:rsid w:val="002B6E0A"/>
    <w:rsid w:val="002B7A32"/>
    <w:rsid w:val="002C02F8"/>
    <w:rsid w:val="002C0940"/>
    <w:rsid w:val="002C22DC"/>
    <w:rsid w:val="002C3ED6"/>
    <w:rsid w:val="002C4788"/>
    <w:rsid w:val="002C53DD"/>
    <w:rsid w:val="002C548D"/>
    <w:rsid w:val="002C5875"/>
    <w:rsid w:val="002C5D2B"/>
    <w:rsid w:val="002C661B"/>
    <w:rsid w:val="002C7C68"/>
    <w:rsid w:val="002C7DE6"/>
    <w:rsid w:val="002D0125"/>
    <w:rsid w:val="002D0702"/>
    <w:rsid w:val="002D1001"/>
    <w:rsid w:val="002D2234"/>
    <w:rsid w:val="002D3B6C"/>
    <w:rsid w:val="002D47A3"/>
    <w:rsid w:val="002D5337"/>
    <w:rsid w:val="002D5DF3"/>
    <w:rsid w:val="002D67E5"/>
    <w:rsid w:val="002D73C6"/>
    <w:rsid w:val="002D744F"/>
    <w:rsid w:val="002E226B"/>
    <w:rsid w:val="002E2C82"/>
    <w:rsid w:val="002E3697"/>
    <w:rsid w:val="002E4E06"/>
    <w:rsid w:val="002E5037"/>
    <w:rsid w:val="002E5609"/>
    <w:rsid w:val="002E5B64"/>
    <w:rsid w:val="002E5EEA"/>
    <w:rsid w:val="002F1C09"/>
    <w:rsid w:val="002F40FE"/>
    <w:rsid w:val="002F5DFE"/>
    <w:rsid w:val="002F7AD7"/>
    <w:rsid w:val="00300056"/>
    <w:rsid w:val="00302654"/>
    <w:rsid w:val="00303314"/>
    <w:rsid w:val="00306C34"/>
    <w:rsid w:val="00306C51"/>
    <w:rsid w:val="00307173"/>
    <w:rsid w:val="0030795E"/>
    <w:rsid w:val="00307C6F"/>
    <w:rsid w:val="00311043"/>
    <w:rsid w:val="00312DAE"/>
    <w:rsid w:val="00313BE6"/>
    <w:rsid w:val="00315EFD"/>
    <w:rsid w:val="0031668D"/>
    <w:rsid w:val="00316AEF"/>
    <w:rsid w:val="003202FA"/>
    <w:rsid w:val="003207CB"/>
    <w:rsid w:val="00320AEB"/>
    <w:rsid w:val="00321288"/>
    <w:rsid w:val="003227C8"/>
    <w:rsid w:val="00323205"/>
    <w:rsid w:val="00323251"/>
    <w:rsid w:val="0032326F"/>
    <w:rsid w:val="00323FAF"/>
    <w:rsid w:val="0032499E"/>
    <w:rsid w:val="00325566"/>
    <w:rsid w:val="00326054"/>
    <w:rsid w:val="0032624D"/>
    <w:rsid w:val="0032629A"/>
    <w:rsid w:val="00326BC5"/>
    <w:rsid w:val="00327855"/>
    <w:rsid w:val="00327E53"/>
    <w:rsid w:val="003305F7"/>
    <w:rsid w:val="00330F51"/>
    <w:rsid w:val="003316D1"/>
    <w:rsid w:val="00332BBC"/>
    <w:rsid w:val="003330A0"/>
    <w:rsid w:val="00333CF3"/>
    <w:rsid w:val="00337201"/>
    <w:rsid w:val="00337313"/>
    <w:rsid w:val="003416EA"/>
    <w:rsid w:val="00342379"/>
    <w:rsid w:val="0034355B"/>
    <w:rsid w:val="00344C7D"/>
    <w:rsid w:val="0034575D"/>
    <w:rsid w:val="0034696E"/>
    <w:rsid w:val="003469E0"/>
    <w:rsid w:val="003470FB"/>
    <w:rsid w:val="00347297"/>
    <w:rsid w:val="003500C2"/>
    <w:rsid w:val="0035171F"/>
    <w:rsid w:val="00351D5E"/>
    <w:rsid w:val="0035346D"/>
    <w:rsid w:val="00353CE1"/>
    <w:rsid w:val="003544A9"/>
    <w:rsid w:val="00354D66"/>
    <w:rsid w:val="00355A32"/>
    <w:rsid w:val="0035648D"/>
    <w:rsid w:val="003609C3"/>
    <w:rsid w:val="00361C8E"/>
    <w:rsid w:val="0036491C"/>
    <w:rsid w:val="00370AA8"/>
    <w:rsid w:val="003715A5"/>
    <w:rsid w:val="00371E61"/>
    <w:rsid w:val="003761B4"/>
    <w:rsid w:val="00376938"/>
    <w:rsid w:val="003770BC"/>
    <w:rsid w:val="003775A1"/>
    <w:rsid w:val="003777FF"/>
    <w:rsid w:val="00380F8C"/>
    <w:rsid w:val="003812E3"/>
    <w:rsid w:val="00381370"/>
    <w:rsid w:val="003820E7"/>
    <w:rsid w:val="003823AB"/>
    <w:rsid w:val="003842D0"/>
    <w:rsid w:val="003875A4"/>
    <w:rsid w:val="00387DFC"/>
    <w:rsid w:val="00390C97"/>
    <w:rsid w:val="00391416"/>
    <w:rsid w:val="00392BEB"/>
    <w:rsid w:val="00392D40"/>
    <w:rsid w:val="00393344"/>
    <w:rsid w:val="00393CCE"/>
    <w:rsid w:val="00396052"/>
    <w:rsid w:val="00397CBB"/>
    <w:rsid w:val="00397FE0"/>
    <w:rsid w:val="003A09C3"/>
    <w:rsid w:val="003A2C6B"/>
    <w:rsid w:val="003A31A8"/>
    <w:rsid w:val="003A4BC9"/>
    <w:rsid w:val="003A57B0"/>
    <w:rsid w:val="003A5B4F"/>
    <w:rsid w:val="003A6AE9"/>
    <w:rsid w:val="003A78CC"/>
    <w:rsid w:val="003A7C61"/>
    <w:rsid w:val="003B200C"/>
    <w:rsid w:val="003B331B"/>
    <w:rsid w:val="003B3CCD"/>
    <w:rsid w:val="003B570C"/>
    <w:rsid w:val="003B7D4D"/>
    <w:rsid w:val="003C0481"/>
    <w:rsid w:val="003C1D00"/>
    <w:rsid w:val="003C1E78"/>
    <w:rsid w:val="003C49EB"/>
    <w:rsid w:val="003C660F"/>
    <w:rsid w:val="003C7BD0"/>
    <w:rsid w:val="003D02E1"/>
    <w:rsid w:val="003D3936"/>
    <w:rsid w:val="003D46BA"/>
    <w:rsid w:val="003D4C68"/>
    <w:rsid w:val="003D4E10"/>
    <w:rsid w:val="003D548A"/>
    <w:rsid w:val="003D5537"/>
    <w:rsid w:val="003D558E"/>
    <w:rsid w:val="003D6023"/>
    <w:rsid w:val="003D6187"/>
    <w:rsid w:val="003D627E"/>
    <w:rsid w:val="003D67D1"/>
    <w:rsid w:val="003D6E4B"/>
    <w:rsid w:val="003E0B33"/>
    <w:rsid w:val="003E10B8"/>
    <w:rsid w:val="003E2479"/>
    <w:rsid w:val="003E4423"/>
    <w:rsid w:val="003E5E48"/>
    <w:rsid w:val="003E6038"/>
    <w:rsid w:val="003F0007"/>
    <w:rsid w:val="003F1CF1"/>
    <w:rsid w:val="003F3D44"/>
    <w:rsid w:val="003F485E"/>
    <w:rsid w:val="003F505B"/>
    <w:rsid w:val="003F5D44"/>
    <w:rsid w:val="003F5E74"/>
    <w:rsid w:val="003F6735"/>
    <w:rsid w:val="003F72A4"/>
    <w:rsid w:val="00400768"/>
    <w:rsid w:val="004033A7"/>
    <w:rsid w:val="004043ED"/>
    <w:rsid w:val="00406DBC"/>
    <w:rsid w:val="00407119"/>
    <w:rsid w:val="004072A5"/>
    <w:rsid w:val="004101E0"/>
    <w:rsid w:val="004103F3"/>
    <w:rsid w:val="00410818"/>
    <w:rsid w:val="004109A1"/>
    <w:rsid w:val="0041109D"/>
    <w:rsid w:val="0041398B"/>
    <w:rsid w:val="00415161"/>
    <w:rsid w:val="00415923"/>
    <w:rsid w:val="004171DA"/>
    <w:rsid w:val="004206F9"/>
    <w:rsid w:val="00420CE3"/>
    <w:rsid w:val="0042212D"/>
    <w:rsid w:val="00422188"/>
    <w:rsid w:val="0042327B"/>
    <w:rsid w:val="00423E62"/>
    <w:rsid w:val="00425E37"/>
    <w:rsid w:val="00426CFC"/>
    <w:rsid w:val="00426F5F"/>
    <w:rsid w:val="00431F80"/>
    <w:rsid w:val="0043224C"/>
    <w:rsid w:val="00434A9F"/>
    <w:rsid w:val="00435499"/>
    <w:rsid w:val="00435E8D"/>
    <w:rsid w:val="00436519"/>
    <w:rsid w:val="00436E1C"/>
    <w:rsid w:val="00440B41"/>
    <w:rsid w:val="004410CC"/>
    <w:rsid w:val="00442612"/>
    <w:rsid w:val="00442FAF"/>
    <w:rsid w:val="004458FC"/>
    <w:rsid w:val="00445A8E"/>
    <w:rsid w:val="0044707C"/>
    <w:rsid w:val="00447BA5"/>
    <w:rsid w:val="0045136E"/>
    <w:rsid w:val="00453301"/>
    <w:rsid w:val="004535C3"/>
    <w:rsid w:val="00453986"/>
    <w:rsid w:val="00453E40"/>
    <w:rsid w:val="004540C6"/>
    <w:rsid w:val="00455050"/>
    <w:rsid w:val="00455D2C"/>
    <w:rsid w:val="00457C95"/>
    <w:rsid w:val="00460898"/>
    <w:rsid w:val="00461693"/>
    <w:rsid w:val="00462BE3"/>
    <w:rsid w:val="00463800"/>
    <w:rsid w:val="00464486"/>
    <w:rsid w:val="0046527C"/>
    <w:rsid w:val="00466EB3"/>
    <w:rsid w:val="004679E6"/>
    <w:rsid w:val="004747E1"/>
    <w:rsid w:val="0047669E"/>
    <w:rsid w:val="004769D9"/>
    <w:rsid w:val="0048041C"/>
    <w:rsid w:val="004806BC"/>
    <w:rsid w:val="00480C1B"/>
    <w:rsid w:val="004816D2"/>
    <w:rsid w:val="004819AA"/>
    <w:rsid w:val="00482CDA"/>
    <w:rsid w:val="00483CC5"/>
    <w:rsid w:val="004848AD"/>
    <w:rsid w:val="004849B2"/>
    <w:rsid w:val="00487A5E"/>
    <w:rsid w:val="00491112"/>
    <w:rsid w:val="0049157F"/>
    <w:rsid w:val="00491BE2"/>
    <w:rsid w:val="00492289"/>
    <w:rsid w:val="004925EC"/>
    <w:rsid w:val="004962A5"/>
    <w:rsid w:val="004977EC"/>
    <w:rsid w:val="004A0A40"/>
    <w:rsid w:val="004A0C2C"/>
    <w:rsid w:val="004A275A"/>
    <w:rsid w:val="004A3DB3"/>
    <w:rsid w:val="004A40F0"/>
    <w:rsid w:val="004A76E5"/>
    <w:rsid w:val="004B04FA"/>
    <w:rsid w:val="004B093A"/>
    <w:rsid w:val="004B2BF9"/>
    <w:rsid w:val="004B3ECF"/>
    <w:rsid w:val="004B62B8"/>
    <w:rsid w:val="004B634C"/>
    <w:rsid w:val="004B70FC"/>
    <w:rsid w:val="004B7A1C"/>
    <w:rsid w:val="004C01EB"/>
    <w:rsid w:val="004C0BDE"/>
    <w:rsid w:val="004C2B2B"/>
    <w:rsid w:val="004C2D77"/>
    <w:rsid w:val="004C3EF4"/>
    <w:rsid w:val="004C42B2"/>
    <w:rsid w:val="004C577C"/>
    <w:rsid w:val="004C5A21"/>
    <w:rsid w:val="004C5D85"/>
    <w:rsid w:val="004C743E"/>
    <w:rsid w:val="004C7B6B"/>
    <w:rsid w:val="004D0DFC"/>
    <w:rsid w:val="004D2629"/>
    <w:rsid w:val="004D2767"/>
    <w:rsid w:val="004D29C7"/>
    <w:rsid w:val="004D3A75"/>
    <w:rsid w:val="004D444A"/>
    <w:rsid w:val="004D562D"/>
    <w:rsid w:val="004D631B"/>
    <w:rsid w:val="004D74C9"/>
    <w:rsid w:val="004E3B0C"/>
    <w:rsid w:val="004E68D6"/>
    <w:rsid w:val="004F09FD"/>
    <w:rsid w:val="004F10D6"/>
    <w:rsid w:val="004F2F87"/>
    <w:rsid w:val="004F3656"/>
    <w:rsid w:val="004F3772"/>
    <w:rsid w:val="004F3E19"/>
    <w:rsid w:val="004F47C3"/>
    <w:rsid w:val="004F6298"/>
    <w:rsid w:val="004F6FF9"/>
    <w:rsid w:val="004F70D9"/>
    <w:rsid w:val="004F767E"/>
    <w:rsid w:val="004F7B5F"/>
    <w:rsid w:val="00500466"/>
    <w:rsid w:val="005020A4"/>
    <w:rsid w:val="00503078"/>
    <w:rsid w:val="00503E68"/>
    <w:rsid w:val="00504E66"/>
    <w:rsid w:val="005069FC"/>
    <w:rsid w:val="00506C5F"/>
    <w:rsid w:val="00511FE6"/>
    <w:rsid w:val="00512820"/>
    <w:rsid w:val="00515A76"/>
    <w:rsid w:val="00516F3F"/>
    <w:rsid w:val="00520561"/>
    <w:rsid w:val="005228EA"/>
    <w:rsid w:val="00522ECA"/>
    <w:rsid w:val="005239DC"/>
    <w:rsid w:val="00525376"/>
    <w:rsid w:val="00525C3D"/>
    <w:rsid w:val="00526285"/>
    <w:rsid w:val="005273B0"/>
    <w:rsid w:val="005274E9"/>
    <w:rsid w:val="00527564"/>
    <w:rsid w:val="00527A03"/>
    <w:rsid w:val="00527ADE"/>
    <w:rsid w:val="00527B9D"/>
    <w:rsid w:val="00527DD2"/>
    <w:rsid w:val="00530072"/>
    <w:rsid w:val="005303F1"/>
    <w:rsid w:val="005331F2"/>
    <w:rsid w:val="00533323"/>
    <w:rsid w:val="00533885"/>
    <w:rsid w:val="005339D9"/>
    <w:rsid w:val="00533A59"/>
    <w:rsid w:val="00536527"/>
    <w:rsid w:val="005377C9"/>
    <w:rsid w:val="005407DE"/>
    <w:rsid w:val="0054094B"/>
    <w:rsid w:val="00540E54"/>
    <w:rsid w:val="00541A8A"/>
    <w:rsid w:val="0054562F"/>
    <w:rsid w:val="00545EB5"/>
    <w:rsid w:val="00545F0A"/>
    <w:rsid w:val="00545F6F"/>
    <w:rsid w:val="0054647A"/>
    <w:rsid w:val="005467C8"/>
    <w:rsid w:val="00546C9F"/>
    <w:rsid w:val="00546ECC"/>
    <w:rsid w:val="00550172"/>
    <w:rsid w:val="00551206"/>
    <w:rsid w:val="00551635"/>
    <w:rsid w:val="00553ED8"/>
    <w:rsid w:val="005542F4"/>
    <w:rsid w:val="0055499B"/>
    <w:rsid w:val="00555184"/>
    <w:rsid w:val="00560AA6"/>
    <w:rsid w:val="005622BF"/>
    <w:rsid w:val="00563571"/>
    <w:rsid w:val="00564713"/>
    <w:rsid w:val="00565E11"/>
    <w:rsid w:val="005669D3"/>
    <w:rsid w:val="005700B5"/>
    <w:rsid w:val="005708A2"/>
    <w:rsid w:val="0057225A"/>
    <w:rsid w:val="005722B0"/>
    <w:rsid w:val="0057410F"/>
    <w:rsid w:val="005745AF"/>
    <w:rsid w:val="00575A0D"/>
    <w:rsid w:val="00575AE9"/>
    <w:rsid w:val="005768A0"/>
    <w:rsid w:val="00581107"/>
    <w:rsid w:val="00582BA2"/>
    <w:rsid w:val="0058329D"/>
    <w:rsid w:val="00583FBF"/>
    <w:rsid w:val="00586487"/>
    <w:rsid w:val="00587C18"/>
    <w:rsid w:val="00592344"/>
    <w:rsid w:val="00594CCE"/>
    <w:rsid w:val="00595302"/>
    <w:rsid w:val="00595F43"/>
    <w:rsid w:val="00596B2E"/>
    <w:rsid w:val="0059785D"/>
    <w:rsid w:val="005A24D6"/>
    <w:rsid w:val="005A2F34"/>
    <w:rsid w:val="005A3C66"/>
    <w:rsid w:val="005A3D65"/>
    <w:rsid w:val="005A46D9"/>
    <w:rsid w:val="005A48D4"/>
    <w:rsid w:val="005A51DB"/>
    <w:rsid w:val="005A604B"/>
    <w:rsid w:val="005A6A7B"/>
    <w:rsid w:val="005A78F2"/>
    <w:rsid w:val="005B15A6"/>
    <w:rsid w:val="005B20DD"/>
    <w:rsid w:val="005B39E3"/>
    <w:rsid w:val="005B3E87"/>
    <w:rsid w:val="005B4B1B"/>
    <w:rsid w:val="005B5C49"/>
    <w:rsid w:val="005B6195"/>
    <w:rsid w:val="005B676A"/>
    <w:rsid w:val="005B7850"/>
    <w:rsid w:val="005C0320"/>
    <w:rsid w:val="005C0DAF"/>
    <w:rsid w:val="005C13A0"/>
    <w:rsid w:val="005C212A"/>
    <w:rsid w:val="005C38EE"/>
    <w:rsid w:val="005C4FBD"/>
    <w:rsid w:val="005C5D30"/>
    <w:rsid w:val="005C6F52"/>
    <w:rsid w:val="005C70B4"/>
    <w:rsid w:val="005D138F"/>
    <w:rsid w:val="005D379F"/>
    <w:rsid w:val="005D393A"/>
    <w:rsid w:val="005D434F"/>
    <w:rsid w:val="005D61B3"/>
    <w:rsid w:val="005D706D"/>
    <w:rsid w:val="005E05A8"/>
    <w:rsid w:val="005E36B2"/>
    <w:rsid w:val="005E4B7B"/>
    <w:rsid w:val="005E5973"/>
    <w:rsid w:val="005E5F01"/>
    <w:rsid w:val="005E601F"/>
    <w:rsid w:val="005E6649"/>
    <w:rsid w:val="005E6B44"/>
    <w:rsid w:val="005E6DAB"/>
    <w:rsid w:val="005E7A26"/>
    <w:rsid w:val="005F2CBD"/>
    <w:rsid w:val="005F2F11"/>
    <w:rsid w:val="005F3640"/>
    <w:rsid w:val="005F5C51"/>
    <w:rsid w:val="005F63D5"/>
    <w:rsid w:val="005F64C6"/>
    <w:rsid w:val="005F7673"/>
    <w:rsid w:val="006004CB"/>
    <w:rsid w:val="00600D00"/>
    <w:rsid w:val="00600DB0"/>
    <w:rsid w:val="00600E48"/>
    <w:rsid w:val="006014C5"/>
    <w:rsid w:val="0060242A"/>
    <w:rsid w:val="006026EE"/>
    <w:rsid w:val="0060327C"/>
    <w:rsid w:val="00603A77"/>
    <w:rsid w:val="00604C35"/>
    <w:rsid w:val="00607B89"/>
    <w:rsid w:val="006106C6"/>
    <w:rsid w:val="00610BEB"/>
    <w:rsid w:val="0061116E"/>
    <w:rsid w:val="00611318"/>
    <w:rsid w:val="006127EB"/>
    <w:rsid w:val="00612BFE"/>
    <w:rsid w:val="006134CF"/>
    <w:rsid w:val="006135E1"/>
    <w:rsid w:val="00613DD9"/>
    <w:rsid w:val="00614B8B"/>
    <w:rsid w:val="00615632"/>
    <w:rsid w:val="0061573E"/>
    <w:rsid w:val="00616958"/>
    <w:rsid w:val="006173DC"/>
    <w:rsid w:val="00621816"/>
    <w:rsid w:val="00621924"/>
    <w:rsid w:val="00621C36"/>
    <w:rsid w:val="006246F0"/>
    <w:rsid w:val="006261BA"/>
    <w:rsid w:val="00627E5C"/>
    <w:rsid w:val="006302BD"/>
    <w:rsid w:val="00632751"/>
    <w:rsid w:val="00635EE9"/>
    <w:rsid w:val="00635F9B"/>
    <w:rsid w:val="00636D26"/>
    <w:rsid w:val="00637797"/>
    <w:rsid w:val="0064016A"/>
    <w:rsid w:val="006411D6"/>
    <w:rsid w:val="006414EB"/>
    <w:rsid w:val="00642915"/>
    <w:rsid w:val="00643207"/>
    <w:rsid w:val="00644E0C"/>
    <w:rsid w:val="00645C6E"/>
    <w:rsid w:val="00646662"/>
    <w:rsid w:val="00650EB0"/>
    <w:rsid w:val="00650EF1"/>
    <w:rsid w:val="00651975"/>
    <w:rsid w:val="00653826"/>
    <w:rsid w:val="00655500"/>
    <w:rsid w:val="00661905"/>
    <w:rsid w:val="0066407D"/>
    <w:rsid w:val="0066745C"/>
    <w:rsid w:val="00670ED6"/>
    <w:rsid w:val="00672946"/>
    <w:rsid w:val="0067547F"/>
    <w:rsid w:val="00675834"/>
    <w:rsid w:val="00676768"/>
    <w:rsid w:val="00677330"/>
    <w:rsid w:val="00677E48"/>
    <w:rsid w:val="006807CC"/>
    <w:rsid w:val="006811E8"/>
    <w:rsid w:val="00681AFD"/>
    <w:rsid w:val="00681E4A"/>
    <w:rsid w:val="00684071"/>
    <w:rsid w:val="00685169"/>
    <w:rsid w:val="006863B8"/>
    <w:rsid w:val="0068662C"/>
    <w:rsid w:val="00687617"/>
    <w:rsid w:val="0068766E"/>
    <w:rsid w:val="00687752"/>
    <w:rsid w:val="00687B42"/>
    <w:rsid w:val="0069181A"/>
    <w:rsid w:val="006925AB"/>
    <w:rsid w:val="00692D32"/>
    <w:rsid w:val="006930DC"/>
    <w:rsid w:val="00695516"/>
    <w:rsid w:val="0069635F"/>
    <w:rsid w:val="006975AA"/>
    <w:rsid w:val="00697ACC"/>
    <w:rsid w:val="00697EC5"/>
    <w:rsid w:val="006A00D9"/>
    <w:rsid w:val="006A0A46"/>
    <w:rsid w:val="006A1404"/>
    <w:rsid w:val="006A1A6E"/>
    <w:rsid w:val="006A3E96"/>
    <w:rsid w:val="006A741C"/>
    <w:rsid w:val="006A7E00"/>
    <w:rsid w:val="006B0827"/>
    <w:rsid w:val="006B097A"/>
    <w:rsid w:val="006B154B"/>
    <w:rsid w:val="006B3359"/>
    <w:rsid w:val="006B50D4"/>
    <w:rsid w:val="006B521E"/>
    <w:rsid w:val="006B5421"/>
    <w:rsid w:val="006B5F81"/>
    <w:rsid w:val="006B67B0"/>
    <w:rsid w:val="006C0613"/>
    <w:rsid w:val="006C15CF"/>
    <w:rsid w:val="006C1D7F"/>
    <w:rsid w:val="006C2F9D"/>
    <w:rsid w:val="006C566E"/>
    <w:rsid w:val="006D06AF"/>
    <w:rsid w:val="006D1448"/>
    <w:rsid w:val="006D2371"/>
    <w:rsid w:val="006D3980"/>
    <w:rsid w:val="006D3991"/>
    <w:rsid w:val="006D3B19"/>
    <w:rsid w:val="006D5CEC"/>
    <w:rsid w:val="006D6A2F"/>
    <w:rsid w:val="006E21D8"/>
    <w:rsid w:val="006E2771"/>
    <w:rsid w:val="006E35DA"/>
    <w:rsid w:val="006E70AD"/>
    <w:rsid w:val="006F034F"/>
    <w:rsid w:val="006F15DE"/>
    <w:rsid w:val="006F281C"/>
    <w:rsid w:val="006F2AE7"/>
    <w:rsid w:val="006F3126"/>
    <w:rsid w:val="006F4008"/>
    <w:rsid w:val="006F47CF"/>
    <w:rsid w:val="006F5FC0"/>
    <w:rsid w:val="006F6C31"/>
    <w:rsid w:val="006F6FE1"/>
    <w:rsid w:val="006F7B5E"/>
    <w:rsid w:val="007000A4"/>
    <w:rsid w:val="00700912"/>
    <w:rsid w:val="00700DEC"/>
    <w:rsid w:val="00702746"/>
    <w:rsid w:val="007028D0"/>
    <w:rsid w:val="00706910"/>
    <w:rsid w:val="00706BD3"/>
    <w:rsid w:val="0070730F"/>
    <w:rsid w:val="0071221F"/>
    <w:rsid w:val="0071357E"/>
    <w:rsid w:val="00713757"/>
    <w:rsid w:val="00713D78"/>
    <w:rsid w:val="00714304"/>
    <w:rsid w:val="007155C6"/>
    <w:rsid w:val="0071585A"/>
    <w:rsid w:val="007169CB"/>
    <w:rsid w:val="007173F3"/>
    <w:rsid w:val="007176FF"/>
    <w:rsid w:val="007177AC"/>
    <w:rsid w:val="00724A27"/>
    <w:rsid w:val="00724A9E"/>
    <w:rsid w:val="007259FF"/>
    <w:rsid w:val="00726415"/>
    <w:rsid w:val="00726E51"/>
    <w:rsid w:val="007278B2"/>
    <w:rsid w:val="00730090"/>
    <w:rsid w:val="007305D9"/>
    <w:rsid w:val="00730E5D"/>
    <w:rsid w:val="00731278"/>
    <w:rsid w:val="00733AFF"/>
    <w:rsid w:val="00735959"/>
    <w:rsid w:val="00735A03"/>
    <w:rsid w:val="007377DD"/>
    <w:rsid w:val="00740AAC"/>
    <w:rsid w:val="00740BD9"/>
    <w:rsid w:val="00741283"/>
    <w:rsid w:val="00741598"/>
    <w:rsid w:val="007431AC"/>
    <w:rsid w:val="007431E3"/>
    <w:rsid w:val="00744376"/>
    <w:rsid w:val="00744486"/>
    <w:rsid w:val="00744BFE"/>
    <w:rsid w:val="007460BD"/>
    <w:rsid w:val="007513EC"/>
    <w:rsid w:val="00751B06"/>
    <w:rsid w:val="00752E1E"/>
    <w:rsid w:val="00752FA6"/>
    <w:rsid w:val="00753737"/>
    <w:rsid w:val="007546E3"/>
    <w:rsid w:val="00754EB6"/>
    <w:rsid w:val="00755A6F"/>
    <w:rsid w:val="00755E19"/>
    <w:rsid w:val="00756F2A"/>
    <w:rsid w:val="00757D80"/>
    <w:rsid w:val="007604B7"/>
    <w:rsid w:val="007608C8"/>
    <w:rsid w:val="00760ADB"/>
    <w:rsid w:val="00761720"/>
    <w:rsid w:val="00762AFF"/>
    <w:rsid w:val="00763260"/>
    <w:rsid w:val="007634FB"/>
    <w:rsid w:val="007636A7"/>
    <w:rsid w:val="007636B5"/>
    <w:rsid w:val="007641D8"/>
    <w:rsid w:val="00764CF0"/>
    <w:rsid w:val="007653C8"/>
    <w:rsid w:val="00765CA6"/>
    <w:rsid w:val="007674B8"/>
    <w:rsid w:val="00770372"/>
    <w:rsid w:val="00772CEF"/>
    <w:rsid w:val="00772F88"/>
    <w:rsid w:val="00772F9C"/>
    <w:rsid w:val="0077361F"/>
    <w:rsid w:val="00774867"/>
    <w:rsid w:val="00775104"/>
    <w:rsid w:val="007752DE"/>
    <w:rsid w:val="007756A2"/>
    <w:rsid w:val="007758AB"/>
    <w:rsid w:val="0077663B"/>
    <w:rsid w:val="007773CC"/>
    <w:rsid w:val="0078070B"/>
    <w:rsid w:val="00780837"/>
    <w:rsid w:val="00782EA3"/>
    <w:rsid w:val="00783651"/>
    <w:rsid w:val="00784D4C"/>
    <w:rsid w:val="00786A73"/>
    <w:rsid w:val="00787B74"/>
    <w:rsid w:val="00790DF2"/>
    <w:rsid w:val="00792208"/>
    <w:rsid w:val="00792D70"/>
    <w:rsid w:val="007948AA"/>
    <w:rsid w:val="00794C74"/>
    <w:rsid w:val="00795816"/>
    <w:rsid w:val="00795F25"/>
    <w:rsid w:val="00796692"/>
    <w:rsid w:val="00796722"/>
    <w:rsid w:val="00797513"/>
    <w:rsid w:val="007A02BC"/>
    <w:rsid w:val="007A0793"/>
    <w:rsid w:val="007A093C"/>
    <w:rsid w:val="007A1DC1"/>
    <w:rsid w:val="007A20AA"/>
    <w:rsid w:val="007A23A4"/>
    <w:rsid w:val="007A38F3"/>
    <w:rsid w:val="007A5B96"/>
    <w:rsid w:val="007A679B"/>
    <w:rsid w:val="007A6C8C"/>
    <w:rsid w:val="007A7011"/>
    <w:rsid w:val="007B0F99"/>
    <w:rsid w:val="007B12F6"/>
    <w:rsid w:val="007B201C"/>
    <w:rsid w:val="007B3D04"/>
    <w:rsid w:val="007B5353"/>
    <w:rsid w:val="007B5A49"/>
    <w:rsid w:val="007B6196"/>
    <w:rsid w:val="007B638A"/>
    <w:rsid w:val="007B78CB"/>
    <w:rsid w:val="007B7AF4"/>
    <w:rsid w:val="007C0361"/>
    <w:rsid w:val="007C19D3"/>
    <w:rsid w:val="007C2373"/>
    <w:rsid w:val="007C25E7"/>
    <w:rsid w:val="007C2C51"/>
    <w:rsid w:val="007C2D73"/>
    <w:rsid w:val="007C4C19"/>
    <w:rsid w:val="007C5586"/>
    <w:rsid w:val="007C6852"/>
    <w:rsid w:val="007C7689"/>
    <w:rsid w:val="007D0144"/>
    <w:rsid w:val="007D3216"/>
    <w:rsid w:val="007D4A31"/>
    <w:rsid w:val="007D4E37"/>
    <w:rsid w:val="007D6E7C"/>
    <w:rsid w:val="007E0E5B"/>
    <w:rsid w:val="007E122B"/>
    <w:rsid w:val="007E14C1"/>
    <w:rsid w:val="007E2277"/>
    <w:rsid w:val="007E4020"/>
    <w:rsid w:val="007E4A86"/>
    <w:rsid w:val="007E5336"/>
    <w:rsid w:val="007E54CB"/>
    <w:rsid w:val="007E5908"/>
    <w:rsid w:val="007E787C"/>
    <w:rsid w:val="007F25D5"/>
    <w:rsid w:val="007F481E"/>
    <w:rsid w:val="007F506A"/>
    <w:rsid w:val="007F5880"/>
    <w:rsid w:val="007F5F81"/>
    <w:rsid w:val="00801485"/>
    <w:rsid w:val="00801C7C"/>
    <w:rsid w:val="008031F0"/>
    <w:rsid w:val="008033BF"/>
    <w:rsid w:val="008046C0"/>
    <w:rsid w:val="00804BB3"/>
    <w:rsid w:val="008063AF"/>
    <w:rsid w:val="00807520"/>
    <w:rsid w:val="0081193D"/>
    <w:rsid w:val="00811A4A"/>
    <w:rsid w:val="00813946"/>
    <w:rsid w:val="00813B11"/>
    <w:rsid w:val="008141FE"/>
    <w:rsid w:val="00814776"/>
    <w:rsid w:val="008164E7"/>
    <w:rsid w:val="0081687C"/>
    <w:rsid w:val="00816CB6"/>
    <w:rsid w:val="008203AA"/>
    <w:rsid w:val="00821B2C"/>
    <w:rsid w:val="00823970"/>
    <w:rsid w:val="00825FC3"/>
    <w:rsid w:val="00826332"/>
    <w:rsid w:val="0082759D"/>
    <w:rsid w:val="00830495"/>
    <w:rsid w:val="00830E2B"/>
    <w:rsid w:val="00832199"/>
    <w:rsid w:val="00832CF0"/>
    <w:rsid w:val="00833665"/>
    <w:rsid w:val="008337C1"/>
    <w:rsid w:val="00833E25"/>
    <w:rsid w:val="0083421E"/>
    <w:rsid w:val="00834F9B"/>
    <w:rsid w:val="0083637E"/>
    <w:rsid w:val="00836BD8"/>
    <w:rsid w:val="00837B62"/>
    <w:rsid w:val="00842EB0"/>
    <w:rsid w:val="00843A23"/>
    <w:rsid w:val="00844340"/>
    <w:rsid w:val="008443C7"/>
    <w:rsid w:val="008449A0"/>
    <w:rsid w:val="00844F41"/>
    <w:rsid w:val="008455D3"/>
    <w:rsid w:val="00851F08"/>
    <w:rsid w:val="00852CE1"/>
    <w:rsid w:val="0085347A"/>
    <w:rsid w:val="00854B54"/>
    <w:rsid w:val="00854E6B"/>
    <w:rsid w:val="0085589C"/>
    <w:rsid w:val="0085605C"/>
    <w:rsid w:val="00856376"/>
    <w:rsid w:val="00856AF1"/>
    <w:rsid w:val="0085755F"/>
    <w:rsid w:val="008629FF"/>
    <w:rsid w:val="00862BDC"/>
    <w:rsid w:val="008638B6"/>
    <w:rsid w:val="00863A4B"/>
    <w:rsid w:val="00863EDB"/>
    <w:rsid w:val="00864288"/>
    <w:rsid w:val="0086475A"/>
    <w:rsid w:val="00864D34"/>
    <w:rsid w:val="00864E98"/>
    <w:rsid w:val="008672B6"/>
    <w:rsid w:val="00867CCC"/>
    <w:rsid w:val="008700D0"/>
    <w:rsid w:val="00871545"/>
    <w:rsid w:val="00873678"/>
    <w:rsid w:val="00874DAB"/>
    <w:rsid w:val="00874E5A"/>
    <w:rsid w:val="00874FF7"/>
    <w:rsid w:val="00876466"/>
    <w:rsid w:val="0087670A"/>
    <w:rsid w:val="00876E7D"/>
    <w:rsid w:val="00881BE0"/>
    <w:rsid w:val="00882D6A"/>
    <w:rsid w:val="008835AA"/>
    <w:rsid w:val="008842DB"/>
    <w:rsid w:val="00884BD0"/>
    <w:rsid w:val="00885FDB"/>
    <w:rsid w:val="008867AE"/>
    <w:rsid w:val="008900EA"/>
    <w:rsid w:val="00890FE3"/>
    <w:rsid w:val="008912A5"/>
    <w:rsid w:val="00892948"/>
    <w:rsid w:val="00896F39"/>
    <w:rsid w:val="00896FCA"/>
    <w:rsid w:val="008973A4"/>
    <w:rsid w:val="0089741D"/>
    <w:rsid w:val="0089792C"/>
    <w:rsid w:val="00897BF0"/>
    <w:rsid w:val="008A0367"/>
    <w:rsid w:val="008A1005"/>
    <w:rsid w:val="008A1241"/>
    <w:rsid w:val="008A1EEB"/>
    <w:rsid w:val="008A28A2"/>
    <w:rsid w:val="008A409D"/>
    <w:rsid w:val="008A490C"/>
    <w:rsid w:val="008A49C8"/>
    <w:rsid w:val="008A4D83"/>
    <w:rsid w:val="008A58B2"/>
    <w:rsid w:val="008B0572"/>
    <w:rsid w:val="008B1BDF"/>
    <w:rsid w:val="008B45F8"/>
    <w:rsid w:val="008B58CC"/>
    <w:rsid w:val="008B68AC"/>
    <w:rsid w:val="008B74D0"/>
    <w:rsid w:val="008C25C3"/>
    <w:rsid w:val="008C2EFD"/>
    <w:rsid w:val="008C2F1F"/>
    <w:rsid w:val="008C34A1"/>
    <w:rsid w:val="008C6258"/>
    <w:rsid w:val="008C7C31"/>
    <w:rsid w:val="008D0346"/>
    <w:rsid w:val="008D1538"/>
    <w:rsid w:val="008D4628"/>
    <w:rsid w:val="008D4960"/>
    <w:rsid w:val="008D4DAF"/>
    <w:rsid w:val="008D56AA"/>
    <w:rsid w:val="008D7C2D"/>
    <w:rsid w:val="008E0425"/>
    <w:rsid w:val="008E04BE"/>
    <w:rsid w:val="008E08EA"/>
    <w:rsid w:val="008E0B23"/>
    <w:rsid w:val="008E0F57"/>
    <w:rsid w:val="008E2047"/>
    <w:rsid w:val="008E3583"/>
    <w:rsid w:val="008E5A0A"/>
    <w:rsid w:val="008E7D9F"/>
    <w:rsid w:val="008F181C"/>
    <w:rsid w:val="008F1C2A"/>
    <w:rsid w:val="008F1F3B"/>
    <w:rsid w:val="008F1F76"/>
    <w:rsid w:val="008F1FC8"/>
    <w:rsid w:val="008F2775"/>
    <w:rsid w:val="008F3015"/>
    <w:rsid w:val="008F377E"/>
    <w:rsid w:val="008F3886"/>
    <w:rsid w:val="008F42DF"/>
    <w:rsid w:val="008F4834"/>
    <w:rsid w:val="008F4A30"/>
    <w:rsid w:val="008F65B7"/>
    <w:rsid w:val="008F785B"/>
    <w:rsid w:val="008F7A41"/>
    <w:rsid w:val="0090074A"/>
    <w:rsid w:val="0090108D"/>
    <w:rsid w:val="0090212D"/>
    <w:rsid w:val="009025AF"/>
    <w:rsid w:val="00902F6F"/>
    <w:rsid w:val="009042EA"/>
    <w:rsid w:val="009049D6"/>
    <w:rsid w:val="00905EF3"/>
    <w:rsid w:val="009107E8"/>
    <w:rsid w:val="00910A6D"/>
    <w:rsid w:val="0091101A"/>
    <w:rsid w:val="0091186B"/>
    <w:rsid w:val="00911E85"/>
    <w:rsid w:val="0091274C"/>
    <w:rsid w:val="00914CC2"/>
    <w:rsid w:val="00916299"/>
    <w:rsid w:val="0091644B"/>
    <w:rsid w:val="00916FA9"/>
    <w:rsid w:val="00921E31"/>
    <w:rsid w:val="009220E3"/>
    <w:rsid w:val="00922571"/>
    <w:rsid w:val="00922F4F"/>
    <w:rsid w:val="009236B4"/>
    <w:rsid w:val="00923A60"/>
    <w:rsid w:val="009265F5"/>
    <w:rsid w:val="00926AC6"/>
    <w:rsid w:val="00926E0E"/>
    <w:rsid w:val="00927320"/>
    <w:rsid w:val="009309F3"/>
    <w:rsid w:val="00930D4E"/>
    <w:rsid w:val="009313D8"/>
    <w:rsid w:val="009329B0"/>
    <w:rsid w:val="00933AA7"/>
    <w:rsid w:val="00935123"/>
    <w:rsid w:val="009358A9"/>
    <w:rsid w:val="009364C3"/>
    <w:rsid w:val="00936DB9"/>
    <w:rsid w:val="00937380"/>
    <w:rsid w:val="00940116"/>
    <w:rsid w:val="00940659"/>
    <w:rsid w:val="00940D34"/>
    <w:rsid w:val="00942939"/>
    <w:rsid w:val="009437E0"/>
    <w:rsid w:val="00944462"/>
    <w:rsid w:val="009470C3"/>
    <w:rsid w:val="00947AE9"/>
    <w:rsid w:val="00951DC1"/>
    <w:rsid w:val="009539FF"/>
    <w:rsid w:val="009540E5"/>
    <w:rsid w:val="00955857"/>
    <w:rsid w:val="00956719"/>
    <w:rsid w:val="0095772B"/>
    <w:rsid w:val="00957963"/>
    <w:rsid w:val="00961A6C"/>
    <w:rsid w:val="00962E66"/>
    <w:rsid w:val="00965128"/>
    <w:rsid w:val="00971330"/>
    <w:rsid w:val="0097287F"/>
    <w:rsid w:val="0097314B"/>
    <w:rsid w:val="00973807"/>
    <w:rsid w:val="009742B8"/>
    <w:rsid w:val="009744E0"/>
    <w:rsid w:val="009753F9"/>
    <w:rsid w:val="00976AD3"/>
    <w:rsid w:val="00980DBB"/>
    <w:rsid w:val="00981885"/>
    <w:rsid w:val="00981E9F"/>
    <w:rsid w:val="00984071"/>
    <w:rsid w:val="0098645D"/>
    <w:rsid w:val="00986A87"/>
    <w:rsid w:val="00990CEC"/>
    <w:rsid w:val="009920B4"/>
    <w:rsid w:val="00994BA3"/>
    <w:rsid w:val="00994C11"/>
    <w:rsid w:val="00996B40"/>
    <w:rsid w:val="00997931"/>
    <w:rsid w:val="009A14C9"/>
    <w:rsid w:val="009A1C21"/>
    <w:rsid w:val="009A3D04"/>
    <w:rsid w:val="009A3FC7"/>
    <w:rsid w:val="009A427B"/>
    <w:rsid w:val="009A483B"/>
    <w:rsid w:val="009A508D"/>
    <w:rsid w:val="009A5D2E"/>
    <w:rsid w:val="009A6316"/>
    <w:rsid w:val="009A6711"/>
    <w:rsid w:val="009A6CEA"/>
    <w:rsid w:val="009A764D"/>
    <w:rsid w:val="009A7891"/>
    <w:rsid w:val="009B0C24"/>
    <w:rsid w:val="009B1996"/>
    <w:rsid w:val="009C0520"/>
    <w:rsid w:val="009C1329"/>
    <w:rsid w:val="009C2052"/>
    <w:rsid w:val="009C24CD"/>
    <w:rsid w:val="009C25C6"/>
    <w:rsid w:val="009C3754"/>
    <w:rsid w:val="009C395F"/>
    <w:rsid w:val="009C517E"/>
    <w:rsid w:val="009C64B2"/>
    <w:rsid w:val="009D077B"/>
    <w:rsid w:val="009D106D"/>
    <w:rsid w:val="009D1710"/>
    <w:rsid w:val="009D2FE4"/>
    <w:rsid w:val="009D3061"/>
    <w:rsid w:val="009D3CC9"/>
    <w:rsid w:val="009D673C"/>
    <w:rsid w:val="009D6C2B"/>
    <w:rsid w:val="009D6CEB"/>
    <w:rsid w:val="009E03F4"/>
    <w:rsid w:val="009E15AB"/>
    <w:rsid w:val="009E225E"/>
    <w:rsid w:val="009E4245"/>
    <w:rsid w:val="009E45E9"/>
    <w:rsid w:val="009E4CDC"/>
    <w:rsid w:val="009E4D9F"/>
    <w:rsid w:val="009E6226"/>
    <w:rsid w:val="009E7B76"/>
    <w:rsid w:val="009E7CAA"/>
    <w:rsid w:val="009F1EDE"/>
    <w:rsid w:val="009F2C63"/>
    <w:rsid w:val="009F2CFD"/>
    <w:rsid w:val="009F3748"/>
    <w:rsid w:val="009F3A9B"/>
    <w:rsid w:val="009F4287"/>
    <w:rsid w:val="009F4ECC"/>
    <w:rsid w:val="009F5168"/>
    <w:rsid w:val="009F5C23"/>
    <w:rsid w:val="009F5D1A"/>
    <w:rsid w:val="009F60AA"/>
    <w:rsid w:val="009F6392"/>
    <w:rsid w:val="00A002D0"/>
    <w:rsid w:val="00A00E33"/>
    <w:rsid w:val="00A014A8"/>
    <w:rsid w:val="00A035EB"/>
    <w:rsid w:val="00A037AC"/>
    <w:rsid w:val="00A03D4B"/>
    <w:rsid w:val="00A05259"/>
    <w:rsid w:val="00A06923"/>
    <w:rsid w:val="00A102E1"/>
    <w:rsid w:val="00A106FF"/>
    <w:rsid w:val="00A107A2"/>
    <w:rsid w:val="00A1099E"/>
    <w:rsid w:val="00A11114"/>
    <w:rsid w:val="00A1153B"/>
    <w:rsid w:val="00A122E8"/>
    <w:rsid w:val="00A1394B"/>
    <w:rsid w:val="00A13F5D"/>
    <w:rsid w:val="00A146BD"/>
    <w:rsid w:val="00A14704"/>
    <w:rsid w:val="00A14743"/>
    <w:rsid w:val="00A15574"/>
    <w:rsid w:val="00A16344"/>
    <w:rsid w:val="00A17998"/>
    <w:rsid w:val="00A21B5D"/>
    <w:rsid w:val="00A22146"/>
    <w:rsid w:val="00A2292F"/>
    <w:rsid w:val="00A232CB"/>
    <w:rsid w:val="00A2378B"/>
    <w:rsid w:val="00A23C1C"/>
    <w:rsid w:val="00A25368"/>
    <w:rsid w:val="00A257EB"/>
    <w:rsid w:val="00A25FFC"/>
    <w:rsid w:val="00A263F0"/>
    <w:rsid w:val="00A27BDF"/>
    <w:rsid w:val="00A30383"/>
    <w:rsid w:val="00A307A6"/>
    <w:rsid w:val="00A33C54"/>
    <w:rsid w:val="00A34453"/>
    <w:rsid w:val="00A34AF5"/>
    <w:rsid w:val="00A3534F"/>
    <w:rsid w:val="00A35541"/>
    <w:rsid w:val="00A3568C"/>
    <w:rsid w:val="00A366EE"/>
    <w:rsid w:val="00A37517"/>
    <w:rsid w:val="00A42A13"/>
    <w:rsid w:val="00A4359C"/>
    <w:rsid w:val="00A50B90"/>
    <w:rsid w:val="00A51545"/>
    <w:rsid w:val="00A51C63"/>
    <w:rsid w:val="00A52361"/>
    <w:rsid w:val="00A52E2F"/>
    <w:rsid w:val="00A54C4F"/>
    <w:rsid w:val="00A56ACB"/>
    <w:rsid w:val="00A5761C"/>
    <w:rsid w:val="00A6127F"/>
    <w:rsid w:val="00A61948"/>
    <w:rsid w:val="00A61A52"/>
    <w:rsid w:val="00A62A43"/>
    <w:rsid w:val="00A63903"/>
    <w:rsid w:val="00A63C0D"/>
    <w:rsid w:val="00A649BB"/>
    <w:rsid w:val="00A65DE7"/>
    <w:rsid w:val="00A66623"/>
    <w:rsid w:val="00A67D2F"/>
    <w:rsid w:val="00A71751"/>
    <w:rsid w:val="00A73296"/>
    <w:rsid w:val="00A74289"/>
    <w:rsid w:val="00A7559D"/>
    <w:rsid w:val="00A766BA"/>
    <w:rsid w:val="00A77E89"/>
    <w:rsid w:val="00A828F0"/>
    <w:rsid w:val="00A83D9E"/>
    <w:rsid w:val="00A8571E"/>
    <w:rsid w:val="00A871D5"/>
    <w:rsid w:val="00A87B8C"/>
    <w:rsid w:val="00A90994"/>
    <w:rsid w:val="00A90A0A"/>
    <w:rsid w:val="00A90B6F"/>
    <w:rsid w:val="00A90C2D"/>
    <w:rsid w:val="00A911FE"/>
    <w:rsid w:val="00A91353"/>
    <w:rsid w:val="00A931CF"/>
    <w:rsid w:val="00A931E6"/>
    <w:rsid w:val="00A933FE"/>
    <w:rsid w:val="00A934F5"/>
    <w:rsid w:val="00A94514"/>
    <w:rsid w:val="00A95413"/>
    <w:rsid w:val="00A95966"/>
    <w:rsid w:val="00A95EB8"/>
    <w:rsid w:val="00A97008"/>
    <w:rsid w:val="00A978C9"/>
    <w:rsid w:val="00AA1C65"/>
    <w:rsid w:val="00AA2172"/>
    <w:rsid w:val="00AA468F"/>
    <w:rsid w:val="00AA5381"/>
    <w:rsid w:val="00AA5756"/>
    <w:rsid w:val="00AB01F3"/>
    <w:rsid w:val="00AB1145"/>
    <w:rsid w:val="00AB2901"/>
    <w:rsid w:val="00AB492A"/>
    <w:rsid w:val="00AB4C22"/>
    <w:rsid w:val="00AC0792"/>
    <w:rsid w:val="00AC1FF1"/>
    <w:rsid w:val="00AC237D"/>
    <w:rsid w:val="00AC255E"/>
    <w:rsid w:val="00AC26CA"/>
    <w:rsid w:val="00AC289F"/>
    <w:rsid w:val="00AC35D9"/>
    <w:rsid w:val="00AC575D"/>
    <w:rsid w:val="00AC7879"/>
    <w:rsid w:val="00AC7AD2"/>
    <w:rsid w:val="00AD0930"/>
    <w:rsid w:val="00AD17A9"/>
    <w:rsid w:val="00AD2A9E"/>
    <w:rsid w:val="00AD2D5F"/>
    <w:rsid w:val="00AD30E2"/>
    <w:rsid w:val="00AD4227"/>
    <w:rsid w:val="00AD7B35"/>
    <w:rsid w:val="00AE04EB"/>
    <w:rsid w:val="00AE0D6F"/>
    <w:rsid w:val="00AE1F93"/>
    <w:rsid w:val="00AE5654"/>
    <w:rsid w:val="00AE68B2"/>
    <w:rsid w:val="00AF0914"/>
    <w:rsid w:val="00AF0C71"/>
    <w:rsid w:val="00AF3847"/>
    <w:rsid w:val="00AF508D"/>
    <w:rsid w:val="00AF5998"/>
    <w:rsid w:val="00AF6C8B"/>
    <w:rsid w:val="00B0009E"/>
    <w:rsid w:val="00B0286A"/>
    <w:rsid w:val="00B02954"/>
    <w:rsid w:val="00B02FE4"/>
    <w:rsid w:val="00B031A0"/>
    <w:rsid w:val="00B036D9"/>
    <w:rsid w:val="00B038C4"/>
    <w:rsid w:val="00B03EA1"/>
    <w:rsid w:val="00B04B01"/>
    <w:rsid w:val="00B05FF1"/>
    <w:rsid w:val="00B06229"/>
    <w:rsid w:val="00B07837"/>
    <w:rsid w:val="00B07F29"/>
    <w:rsid w:val="00B10572"/>
    <w:rsid w:val="00B106F9"/>
    <w:rsid w:val="00B1152A"/>
    <w:rsid w:val="00B11B53"/>
    <w:rsid w:val="00B16024"/>
    <w:rsid w:val="00B16063"/>
    <w:rsid w:val="00B16BB5"/>
    <w:rsid w:val="00B177B2"/>
    <w:rsid w:val="00B17A84"/>
    <w:rsid w:val="00B20019"/>
    <w:rsid w:val="00B204FF"/>
    <w:rsid w:val="00B2551D"/>
    <w:rsid w:val="00B258B1"/>
    <w:rsid w:val="00B277BA"/>
    <w:rsid w:val="00B31D6C"/>
    <w:rsid w:val="00B31EBC"/>
    <w:rsid w:val="00B33130"/>
    <w:rsid w:val="00B34195"/>
    <w:rsid w:val="00B36122"/>
    <w:rsid w:val="00B4262C"/>
    <w:rsid w:val="00B4733D"/>
    <w:rsid w:val="00B51018"/>
    <w:rsid w:val="00B525A1"/>
    <w:rsid w:val="00B527C5"/>
    <w:rsid w:val="00B5313D"/>
    <w:rsid w:val="00B5355B"/>
    <w:rsid w:val="00B53865"/>
    <w:rsid w:val="00B54509"/>
    <w:rsid w:val="00B55028"/>
    <w:rsid w:val="00B61240"/>
    <w:rsid w:val="00B619D7"/>
    <w:rsid w:val="00B632C7"/>
    <w:rsid w:val="00B64F80"/>
    <w:rsid w:val="00B6686B"/>
    <w:rsid w:val="00B67B33"/>
    <w:rsid w:val="00B67F66"/>
    <w:rsid w:val="00B72322"/>
    <w:rsid w:val="00B72573"/>
    <w:rsid w:val="00B73271"/>
    <w:rsid w:val="00B74D20"/>
    <w:rsid w:val="00B8051A"/>
    <w:rsid w:val="00B808FB"/>
    <w:rsid w:val="00B80E66"/>
    <w:rsid w:val="00B81A67"/>
    <w:rsid w:val="00B835BC"/>
    <w:rsid w:val="00B83CEC"/>
    <w:rsid w:val="00B84652"/>
    <w:rsid w:val="00B8469D"/>
    <w:rsid w:val="00B848C5"/>
    <w:rsid w:val="00B84FCF"/>
    <w:rsid w:val="00B85044"/>
    <w:rsid w:val="00B85409"/>
    <w:rsid w:val="00B8541D"/>
    <w:rsid w:val="00B85C4E"/>
    <w:rsid w:val="00B85FFF"/>
    <w:rsid w:val="00B863EB"/>
    <w:rsid w:val="00B87652"/>
    <w:rsid w:val="00B920A5"/>
    <w:rsid w:val="00B93380"/>
    <w:rsid w:val="00B949D6"/>
    <w:rsid w:val="00B94AAA"/>
    <w:rsid w:val="00B94E74"/>
    <w:rsid w:val="00B96009"/>
    <w:rsid w:val="00B96620"/>
    <w:rsid w:val="00B96EF0"/>
    <w:rsid w:val="00B97BA9"/>
    <w:rsid w:val="00BA0B7C"/>
    <w:rsid w:val="00BA1007"/>
    <w:rsid w:val="00BA32B2"/>
    <w:rsid w:val="00BA368E"/>
    <w:rsid w:val="00BA5F73"/>
    <w:rsid w:val="00BA6DFC"/>
    <w:rsid w:val="00BB060F"/>
    <w:rsid w:val="00BB3BD3"/>
    <w:rsid w:val="00BB3C04"/>
    <w:rsid w:val="00BB4C46"/>
    <w:rsid w:val="00BB5518"/>
    <w:rsid w:val="00BB59C5"/>
    <w:rsid w:val="00BB7D65"/>
    <w:rsid w:val="00BC002D"/>
    <w:rsid w:val="00BC3476"/>
    <w:rsid w:val="00BC364D"/>
    <w:rsid w:val="00BC36E4"/>
    <w:rsid w:val="00BC3C1A"/>
    <w:rsid w:val="00BC42FB"/>
    <w:rsid w:val="00BD109A"/>
    <w:rsid w:val="00BD1512"/>
    <w:rsid w:val="00BD2066"/>
    <w:rsid w:val="00BD2646"/>
    <w:rsid w:val="00BD2813"/>
    <w:rsid w:val="00BD36F3"/>
    <w:rsid w:val="00BD57B8"/>
    <w:rsid w:val="00BE0415"/>
    <w:rsid w:val="00BE2B5D"/>
    <w:rsid w:val="00BE2E73"/>
    <w:rsid w:val="00BE3779"/>
    <w:rsid w:val="00BE47B4"/>
    <w:rsid w:val="00BE4DF1"/>
    <w:rsid w:val="00BE50D3"/>
    <w:rsid w:val="00BE59B4"/>
    <w:rsid w:val="00BE6362"/>
    <w:rsid w:val="00BE64C1"/>
    <w:rsid w:val="00BF0B9A"/>
    <w:rsid w:val="00BF1415"/>
    <w:rsid w:val="00BF2B13"/>
    <w:rsid w:val="00BF54BB"/>
    <w:rsid w:val="00BF6544"/>
    <w:rsid w:val="00BF6B78"/>
    <w:rsid w:val="00BF73B7"/>
    <w:rsid w:val="00C00ABD"/>
    <w:rsid w:val="00C01206"/>
    <w:rsid w:val="00C02989"/>
    <w:rsid w:val="00C03E7D"/>
    <w:rsid w:val="00C04618"/>
    <w:rsid w:val="00C05014"/>
    <w:rsid w:val="00C053FC"/>
    <w:rsid w:val="00C0627D"/>
    <w:rsid w:val="00C07BCE"/>
    <w:rsid w:val="00C10CC1"/>
    <w:rsid w:val="00C1162A"/>
    <w:rsid w:val="00C11A04"/>
    <w:rsid w:val="00C11F77"/>
    <w:rsid w:val="00C14596"/>
    <w:rsid w:val="00C15024"/>
    <w:rsid w:val="00C1563A"/>
    <w:rsid w:val="00C1695B"/>
    <w:rsid w:val="00C16A8F"/>
    <w:rsid w:val="00C16BBF"/>
    <w:rsid w:val="00C171AD"/>
    <w:rsid w:val="00C20237"/>
    <w:rsid w:val="00C205B4"/>
    <w:rsid w:val="00C212B3"/>
    <w:rsid w:val="00C2285F"/>
    <w:rsid w:val="00C22AC2"/>
    <w:rsid w:val="00C2300A"/>
    <w:rsid w:val="00C23963"/>
    <w:rsid w:val="00C24502"/>
    <w:rsid w:val="00C25124"/>
    <w:rsid w:val="00C25C3A"/>
    <w:rsid w:val="00C27ED6"/>
    <w:rsid w:val="00C30998"/>
    <w:rsid w:val="00C30C32"/>
    <w:rsid w:val="00C31D1F"/>
    <w:rsid w:val="00C320E4"/>
    <w:rsid w:val="00C324A6"/>
    <w:rsid w:val="00C32B08"/>
    <w:rsid w:val="00C3364F"/>
    <w:rsid w:val="00C34BBB"/>
    <w:rsid w:val="00C34EA1"/>
    <w:rsid w:val="00C34F8E"/>
    <w:rsid w:val="00C377BB"/>
    <w:rsid w:val="00C40156"/>
    <w:rsid w:val="00C40D57"/>
    <w:rsid w:val="00C4189C"/>
    <w:rsid w:val="00C42223"/>
    <w:rsid w:val="00C42266"/>
    <w:rsid w:val="00C42DBB"/>
    <w:rsid w:val="00C434C9"/>
    <w:rsid w:val="00C441DB"/>
    <w:rsid w:val="00C441E9"/>
    <w:rsid w:val="00C44E36"/>
    <w:rsid w:val="00C47DE8"/>
    <w:rsid w:val="00C50513"/>
    <w:rsid w:val="00C50C12"/>
    <w:rsid w:val="00C53EE5"/>
    <w:rsid w:val="00C55E6A"/>
    <w:rsid w:val="00C560B1"/>
    <w:rsid w:val="00C57038"/>
    <w:rsid w:val="00C60000"/>
    <w:rsid w:val="00C60A75"/>
    <w:rsid w:val="00C60B6B"/>
    <w:rsid w:val="00C6140D"/>
    <w:rsid w:val="00C62691"/>
    <w:rsid w:val="00C631D2"/>
    <w:rsid w:val="00C654F5"/>
    <w:rsid w:val="00C679B1"/>
    <w:rsid w:val="00C70FBF"/>
    <w:rsid w:val="00C7108E"/>
    <w:rsid w:val="00C71457"/>
    <w:rsid w:val="00C74AF8"/>
    <w:rsid w:val="00C75251"/>
    <w:rsid w:val="00C765B0"/>
    <w:rsid w:val="00C765F1"/>
    <w:rsid w:val="00C777B9"/>
    <w:rsid w:val="00C77B25"/>
    <w:rsid w:val="00C8074D"/>
    <w:rsid w:val="00C809C1"/>
    <w:rsid w:val="00C80AF8"/>
    <w:rsid w:val="00C80B94"/>
    <w:rsid w:val="00C80FA3"/>
    <w:rsid w:val="00C82410"/>
    <w:rsid w:val="00C83617"/>
    <w:rsid w:val="00C8377B"/>
    <w:rsid w:val="00C8622D"/>
    <w:rsid w:val="00C86D94"/>
    <w:rsid w:val="00C90633"/>
    <w:rsid w:val="00C90D73"/>
    <w:rsid w:val="00C91382"/>
    <w:rsid w:val="00C91913"/>
    <w:rsid w:val="00C94493"/>
    <w:rsid w:val="00C946D9"/>
    <w:rsid w:val="00C952D1"/>
    <w:rsid w:val="00C95C2F"/>
    <w:rsid w:val="00CA088A"/>
    <w:rsid w:val="00CA0BEF"/>
    <w:rsid w:val="00CA1165"/>
    <w:rsid w:val="00CA240C"/>
    <w:rsid w:val="00CA33FE"/>
    <w:rsid w:val="00CA3BB2"/>
    <w:rsid w:val="00CA75E9"/>
    <w:rsid w:val="00CA7C1E"/>
    <w:rsid w:val="00CB1178"/>
    <w:rsid w:val="00CB24D2"/>
    <w:rsid w:val="00CB27EE"/>
    <w:rsid w:val="00CB36F9"/>
    <w:rsid w:val="00CB386C"/>
    <w:rsid w:val="00CB4752"/>
    <w:rsid w:val="00CB488F"/>
    <w:rsid w:val="00CB69FF"/>
    <w:rsid w:val="00CB7CF4"/>
    <w:rsid w:val="00CB7D43"/>
    <w:rsid w:val="00CC0004"/>
    <w:rsid w:val="00CC00B9"/>
    <w:rsid w:val="00CC071A"/>
    <w:rsid w:val="00CC189D"/>
    <w:rsid w:val="00CC19DA"/>
    <w:rsid w:val="00CC1FEA"/>
    <w:rsid w:val="00CC2883"/>
    <w:rsid w:val="00CC2EBB"/>
    <w:rsid w:val="00CC3BB7"/>
    <w:rsid w:val="00CC4D47"/>
    <w:rsid w:val="00CC5E66"/>
    <w:rsid w:val="00CC6371"/>
    <w:rsid w:val="00CC7254"/>
    <w:rsid w:val="00CC757D"/>
    <w:rsid w:val="00CD0E2C"/>
    <w:rsid w:val="00CD1786"/>
    <w:rsid w:val="00CD5385"/>
    <w:rsid w:val="00CE3F10"/>
    <w:rsid w:val="00CE4094"/>
    <w:rsid w:val="00CE40E6"/>
    <w:rsid w:val="00CE45AA"/>
    <w:rsid w:val="00CE49E8"/>
    <w:rsid w:val="00CE49FE"/>
    <w:rsid w:val="00CE790E"/>
    <w:rsid w:val="00CE7933"/>
    <w:rsid w:val="00CE7CA0"/>
    <w:rsid w:val="00CF2A1E"/>
    <w:rsid w:val="00CF37A8"/>
    <w:rsid w:val="00CF4E44"/>
    <w:rsid w:val="00CF5558"/>
    <w:rsid w:val="00CF59DE"/>
    <w:rsid w:val="00CF5EFD"/>
    <w:rsid w:val="00CF61CA"/>
    <w:rsid w:val="00CF701C"/>
    <w:rsid w:val="00D004C6"/>
    <w:rsid w:val="00D00CBB"/>
    <w:rsid w:val="00D01C3D"/>
    <w:rsid w:val="00D03F64"/>
    <w:rsid w:val="00D04063"/>
    <w:rsid w:val="00D058BB"/>
    <w:rsid w:val="00D07795"/>
    <w:rsid w:val="00D11A5B"/>
    <w:rsid w:val="00D12591"/>
    <w:rsid w:val="00D1311B"/>
    <w:rsid w:val="00D13C48"/>
    <w:rsid w:val="00D145DB"/>
    <w:rsid w:val="00D14A44"/>
    <w:rsid w:val="00D1623B"/>
    <w:rsid w:val="00D16AAF"/>
    <w:rsid w:val="00D207F8"/>
    <w:rsid w:val="00D2095D"/>
    <w:rsid w:val="00D20B91"/>
    <w:rsid w:val="00D210B6"/>
    <w:rsid w:val="00D21670"/>
    <w:rsid w:val="00D2281A"/>
    <w:rsid w:val="00D24F43"/>
    <w:rsid w:val="00D2518C"/>
    <w:rsid w:val="00D254A0"/>
    <w:rsid w:val="00D25693"/>
    <w:rsid w:val="00D25CC2"/>
    <w:rsid w:val="00D27CE4"/>
    <w:rsid w:val="00D32881"/>
    <w:rsid w:val="00D333C4"/>
    <w:rsid w:val="00D34178"/>
    <w:rsid w:val="00D347A9"/>
    <w:rsid w:val="00D34AF1"/>
    <w:rsid w:val="00D34E46"/>
    <w:rsid w:val="00D35F53"/>
    <w:rsid w:val="00D37480"/>
    <w:rsid w:val="00D40692"/>
    <w:rsid w:val="00D4103F"/>
    <w:rsid w:val="00D4153E"/>
    <w:rsid w:val="00D417CE"/>
    <w:rsid w:val="00D449F7"/>
    <w:rsid w:val="00D44ECD"/>
    <w:rsid w:val="00D4663F"/>
    <w:rsid w:val="00D50B8D"/>
    <w:rsid w:val="00D50C1C"/>
    <w:rsid w:val="00D52284"/>
    <w:rsid w:val="00D522F3"/>
    <w:rsid w:val="00D54AD5"/>
    <w:rsid w:val="00D569B9"/>
    <w:rsid w:val="00D572F0"/>
    <w:rsid w:val="00D57A86"/>
    <w:rsid w:val="00D57C2A"/>
    <w:rsid w:val="00D621F7"/>
    <w:rsid w:val="00D6337F"/>
    <w:rsid w:val="00D63743"/>
    <w:rsid w:val="00D65A19"/>
    <w:rsid w:val="00D67308"/>
    <w:rsid w:val="00D7154C"/>
    <w:rsid w:val="00D734E3"/>
    <w:rsid w:val="00D738B7"/>
    <w:rsid w:val="00D73D4C"/>
    <w:rsid w:val="00D7685D"/>
    <w:rsid w:val="00D7703D"/>
    <w:rsid w:val="00D774BA"/>
    <w:rsid w:val="00D828B1"/>
    <w:rsid w:val="00D86E69"/>
    <w:rsid w:val="00D876B8"/>
    <w:rsid w:val="00D8773E"/>
    <w:rsid w:val="00D90842"/>
    <w:rsid w:val="00D91435"/>
    <w:rsid w:val="00D91B59"/>
    <w:rsid w:val="00D93872"/>
    <w:rsid w:val="00D94635"/>
    <w:rsid w:val="00D94FC7"/>
    <w:rsid w:val="00D9516D"/>
    <w:rsid w:val="00D95AD2"/>
    <w:rsid w:val="00D9715E"/>
    <w:rsid w:val="00D9722E"/>
    <w:rsid w:val="00D97A0B"/>
    <w:rsid w:val="00DA0BF7"/>
    <w:rsid w:val="00DA37BB"/>
    <w:rsid w:val="00DA4CA6"/>
    <w:rsid w:val="00DA4FD7"/>
    <w:rsid w:val="00DA720C"/>
    <w:rsid w:val="00DA7B5A"/>
    <w:rsid w:val="00DB0B70"/>
    <w:rsid w:val="00DB1942"/>
    <w:rsid w:val="00DB1E71"/>
    <w:rsid w:val="00DB3F0C"/>
    <w:rsid w:val="00DB55C7"/>
    <w:rsid w:val="00DB60FF"/>
    <w:rsid w:val="00DC0D64"/>
    <w:rsid w:val="00DC1526"/>
    <w:rsid w:val="00DC3C6E"/>
    <w:rsid w:val="00DC4A2D"/>
    <w:rsid w:val="00DC5C36"/>
    <w:rsid w:val="00DC6230"/>
    <w:rsid w:val="00DC7E26"/>
    <w:rsid w:val="00DD0215"/>
    <w:rsid w:val="00DD0917"/>
    <w:rsid w:val="00DD0C44"/>
    <w:rsid w:val="00DD178A"/>
    <w:rsid w:val="00DD384B"/>
    <w:rsid w:val="00DD40E0"/>
    <w:rsid w:val="00DD5536"/>
    <w:rsid w:val="00DD62C4"/>
    <w:rsid w:val="00DD6783"/>
    <w:rsid w:val="00DD6D04"/>
    <w:rsid w:val="00DD78A7"/>
    <w:rsid w:val="00DD7FBC"/>
    <w:rsid w:val="00DE0D56"/>
    <w:rsid w:val="00DE0EC1"/>
    <w:rsid w:val="00DE1C77"/>
    <w:rsid w:val="00DE2AD7"/>
    <w:rsid w:val="00DE2B8B"/>
    <w:rsid w:val="00DE39CD"/>
    <w:rsid w:val="00DE4C35"/>
    <w:rsid w:val="00DE598B"/>
    <w:rsid w:val="00DE6ABF"/>
    <w:rsid w:val="00DF0E83"/>
    <w:rsid w:val="00DF23D7"/>
    <w:rsid w:val="00DF24EB"/>
    <w:rsid w:val="00DF326C"/>
    <w:rsid w:val="00DF3BF9"/>
    <w:rsid w:val="00DF7537"/>
    <w:rsid w:val="00E02050"/>
    <w:rsid w:val="00E026A7"/>
    <w:rsid w:val="00E03319"/>
    <w:rsid w:val="00E03ED8"/>
    <w:rsid w:val="00E042DF"/>
    <w:rsid w:val="00E047F1"/>
    <w:rsid w:val="00E04BA4"/>
    <w:rsid w:val="00E0517E"/>
    <w:rsid w:val="00E102A8"/>
    <w:rsid w:val="00E107F9"/>
    <w:rsid w:val="00E11334"/>
    <w:rsid w:val="00E114B7"/>
    <w:rsid w:val="00E11799"/>
    <w:rsid w:val="00E12731"/>
    <w:rsid w:val="00E1347D"/>
    <w:rsid w:val="00E13C37"/>
    <w:rsid w:val="00E144DA"/>
    <w:rsid w:val="00E15574"/>
    <w:rsid w:val="00E155AE"/>
    <w:rsid w:val="00E15DCC"/>
    <w:rsid w:val="00E172C4"/>
    <w:rsid w:val="00E17E68"/>
    <w:rsid w:val="00E20C5A"/>
    <w:rsid w:val="00E20DAF"/>
    <w:rsid w:val="00E21C4D"/>
    <w:rsid w:val="00E23199"/>
    <w:rsid w:val="00E23C9F"/>
    <w:rsid w:val="00E246ED"/>
    <w:rsid w:val="00E24E4B"/>
    <w:rsid w:val="00E24F0E"/>
    <w:rsid w:val="00E25D88"/>
    <w:rsid w:val="00E269F9"/>
    <w:rsid w:val="00E27248"/>
    <w:rsid w:val="00E308BE"/>
    <w:rsid w:val="00E31F07"/>
    <w:rsid w:val="00E324B2"/>
    <w:rsid w:val="00E338B0"/>
    <w:rsid w:val="00E35751"/>
    <w:rsid w:val="00E3597E"/>
    <w:rsid w:val="00E35DB2"/>
    <w:rsid w:val="00E362CF"/>
    <w:rsid w:val="00E40D2D"/>
    <w:rsid w:val="00E42FD4"/>
    <w:rsid w:val="00E431EA"/>
    <w:rsid w:val="00E44CAB"/>
    <w:rsid w:val="00E4585A"/>
    <w:rsid w:val="00E46A2C"/>
    <w:rsid w:val="00E472DD"/>
    <w:rsid w:val="00E50084"/>
    <w:rsid w:val="00E5068B"/>
    <w:rsid w:val="00E508F0"/>
    <w:rsid w:val="00E545E5"/>
    <w:rsid w:val="00E55758"/>
    <w:rsid w:val="00E56204"/>
    <w:rsid w:val="00E56313"/>
    <w:rsid w:val="00E5637D"/>
    <w:rsid w:val="00E5668A"/>
    <w:rsid w:val="00E56A96"/>
    <w:rsid w:val="00E57E04"/>
    <w:rsid w:val="00E6050E"/>
    <w:rsid w:val="00E6108F"/>
    <w:rsid w:val="00E61DC5"/>
    <w:rsid w:val="00E627F3"/>
    <w:rsid w:val="00E62D6B"/>
    <w:rsid w:val="00E635B5"/>
    <w:rsid w:val="00E646C9"/>
    <w:rsid w:val="00E6559E"/>
    <w:rsid w:val="00E712BB"/>
    <w:rsid w:val="00E714B8"/>
    <w:rsid w:val="00E72D6E"/>
    <w:rsid w:val="00E74C6F"/>
    <w:rsid w:val="00E7596B"/>
    <w:rsid w:val="00E7655B"/>
    <w:rsid w:val="00E773FF"/>
    <w:rsid w:val="00E80105"/>
    <w:rsid w:val="00E80FBD"/>
    <w:rsid w:val="00E81C99"/>
    <w:rsid w:val="00E833FD"/>
    <w:rsid w:val="00E83731"/>
    <w:rsid w:val="00E849DC"/>
    <w:rsid w:val="00E8772F"/>
    <w:rsid w:val="00E87960"/>
    <w:rsid w:val="00E90DCB"/>
    <w:rsid w:val="00E90EC6"/>
    <w:rsid w:val="00E9100D"/>
    <w:rsid w:val="00E91BFF"/>
    <w:rsid w:val="00E93482"/>
    <w:rsid w:val="00E93DB2"/>
    <w:rsid w:val="00E94777"/>
    <w:rsid w:val="00E954E2"/>
    <w:rsid w:val="00E95817"/>
    <w:rsid w:val="00E95B96"/>
    <w:rsid w:val="00E96842"/>
    <w:rsid w:val="00EA0159"/>
    <w:rsid w:val="00EA08D0"/>
    <w:rsid w:val="00EA0F6F"/>
    <w:rsid w:val="00EA1002"/>
    <w:rsid w:val="00EA203C"/>
    <w:rsid w:val="00EA2605"/>
    <w:rsid w:val="00EA3B6C"/>
    <w:rsid w:val="00EA4CB6"/>
    <w:rsid w:val="00EA5824"/>
    <w:rsid w:val="00EA5DD9"/>
    <w:rsid w:val="00EA6617"/>
    <w:rsid w:val="00EB03A9"/>
    <w:rsid w:val="00EB157E"/>
    <w:rsid w:val="00EB304D"/>
    <w:rsid w:val="00EB3501"/>
    <w:rsid w:val="00EB3EFF"/>
    <w:rsid w:val="00EB4FB9"/>
    <w:rsid w:val="00EB5323"/>
    <w:rsid w:val="00EB5907"/>
    <w:rsid w:val="00EB6526"/>
    <w:rsid w:val="00EB66E3"/>
    <w:rsid w:val="00EB7179"/>
    <w:rsid w:val="00EB7441"/>
    <w:rsid w:val="00EC13C7"/>
    <w:rsid w:val="00EC3D52"/>
    <w:rsid w:val="00EC5B1D"/>
    <w:rsid w:val="00EC5DD9"/>
    <w:rsid w:val="00EC715A"/>
    <w:rsid w:val="00EC76E4"/>
    <w:rsid w:val="00ED12BD"/>
    <w:rsid w:val="00ED32C1"/>
    <w:rsid w:val="00ED402C"/>
    <w:rsid w:val="00ED4C47"/>
    <w:rsid w:val="00ED5927"/>
    <w:rsid w:val="00ED73F3"/>
    <w:rsid w:val="00EE0DE0"/>
    <w:rsid w:val="00EE13E6"/>
    <w:rsid w:val="00EE1CF6"/>
    <w:rsid w:val="00EE1F0B"/>
    <w:rsid w:val="00EE200A"/>
    <w:rsid w:val="00EE374A"/>
    <w:rsid w:val="00EE3CE8"/>
    <w:rsid w:val="00EE3FC8"/>
    <w:rsid w:val="00EE4526"/>
    <w:rsid w:val="00EE5E07"/>
    <w:rsid w:val="00EF0B90"/>
    <w:rsid w:val="00EF1F11"/>
    <w:rsid w:val="00EF5F4A"/>
    <w:rsid w:val="00EF7312"/>
    <w:rsid w:val="00F003CB"/>
    <w:rsid w:val="00F0107C"/>
    <w:rsid w:val="00F0226F"/>
    <w:rsid w:val="00F02655"/>
    <w:rsid w:val="00F042A2"/>
    <w:rsid w:val="00F04DBF"/>
    <w:rsid w:val="00F05055"/>
    <w:rsid w:val="00F054F0"/>
    <w:rsid w:val="00F05FDB"/>
    <w:rsid w:val="00F06940"/>
    <w:rsid w:val="00F1077B"/>
    <w:rsid w:val="00F114A9"/>
    <w:rsid w:val="00F11E81"/>
    <w:rsid w:val="00F1255A"/>
    <w:rsid w:val="00F158F1"/>
    <w:rsid w:val="00F15A61"/>
    <w:rsid w:val="00F16885"/>
    <w:rsid w:val="00F17341"/>
    <w:rsid w:val="00F175BF"/>
    <w:rsid w:val="00F203C2"/>
    <w:rsid w:val="00F20701"/>
    <w:rsid w:val="00F20F90"/>
    <w:rsid w:val="00F21229"/>
    <w:rsid w:val="00F21F61"/>
    <w:rsid w:val="00F221DC"/>
    <w:rsid w:val="00F2405C"/>
    <w:rsid w:val="00F25804"/>
    <w:rsid w:val="00F270A3"/>
    <w:rsid w:val="00F2794B"/>
    <w:rsid w:val="00F27D1E"/>
    <w:rsid w:val="00F3103E"/>
    <w:rsid w:val="00F3148A"/>
    <w:rsid w:val="00F34EC2"/>
    <w:rsid w:val="00F354D0"/>
    <w:rsid w:val="00F362F7"/>
    <w:rsid w:val="00F37211"/>
    <w:rsid w:val="00F40F80"/>
    <w:rsid w:val="00F40FAA"/>
    <w:rsid w:val="00F4198E"/>
    <w:rsid w:val="00F429D9"/>
    <w:rsid w:val="00F432D2"/>
    <w:rsid w:val="00F44253"/>
    <w:rsid w:val="00F448DE"/>
    <w:rsid w:val="00F44E0D"/>
    <w:rsid w:val="00F459C6"/>
    <w:rsid w:val="00F45B8B"/>
    <w:rsid w:val="00F468F5"/>
    <w:rsid w:val="00F46AD5"/>
    <w:rsid w:val="00F46B8A"/>
    <w:rsid w:val="00F46E1A"/>
    <w:rsid w:val="00F4730A"/>
    <w:rsid w:val="00F473CD"/>
    <w:rsid w:val="00F5150E"/>
    <w:rsid w:val="00F539D0"/>
    <w:rsid w:val="00F55AC0"/>
    <w:rsid w:val="00F55DB8"/>
    <w:rsid w:val="00F56D5F"/>
    <w:rsid w:val="00F5738F"/>
    <w:rsid w:val="00F61A99"/>
    <w:rsid w:val="00F648AC"/>
    <w:rsid w:val="00F64FCE"/>
    <w:rsid w:val="00F65EFF"/>
    <w:rsid w:val="00F7012D"/>
    <w:rsid w:val="00F701CB"/>
    <w:rsid w:val="00F70BD7"/>
    <w:rsid w:val="00F70C94"/>
    <w:rsid w:val="00F7109C"/>
    <w:rsid w:val="00F7264C"/>
    <w:rsid w:val="00F73483"/>
    <w:rsid w:val="00F73D82"/>
    <w:rsid w:val="00F747D9"/>
    <w:rsid w:val="00F74B0F"/>
    <w:rsid w:val="00F750FC"/>
    <w:rsid w:val="00F75273"/>
    <w:rsid w:val="00F75A30"/>
    <w:rsid w:val="00F81446"/>
    <w:rsid w:val="00F814D1"/>
    <w:rsid w:val="00F8174B"/>
    <w:rsid w:val="00F81A87"/>
    <w:rsid w:val="00F8415B"/>
    <w:rsid w:val="00F84B7D"/>
    <w:rsid w:val="00F86ADB"/>
    <w:rsid w:val="00F871EF"/>
    <w:rsid w:val="00F877B3"/>
    <w:rsid w:val="00F87D63"/>
    <w:rsid w:val="00F911F2"/>
    <w:rsid w:val="00F91E58"/>
    <w:rsid w:val="00F9231F"/>
    <w:rsid w:val="00F9240B"/>
    <w:rsid w:val="00F92578"/>
    <w:rsid w:val="00F927C3"/>
    <w:rsid w:val="00F929D7"/>
    <w:rsid w:val="00F92B2F"/>
    <w:rsid w:val="00F93573"/>
    <w:rsid w:val="00F936FA"/>
    <w:rsid w:val="00F9445C"/>
    <w:rsid w:val="00F94B61"/>
    <w:rsid w:val="00F94CF1"/>
    <w:rsid w:val="00F96CFB"/>
    <w:rsid w:val="00F976A1"/>
    <w:rsid w:val="00F979E2"/>
    <w:rsid w:val="00FA0A21"/>
    <w:rsid w:val="00FA127B"/>
    <w:rsid w:val="00FA28C1"/>
    <w:rsid w:val="00FA2B4B"/>
    <w:rsid w:val="00FA3FDB"/>
    <w:rsid w:val="00FA4782"/>
    <w:rsid w:val="00FA4C7A"/>
    <w:rsid w:val="00FA60AC"/>
    <w:rsid w:val="00FB1022"/>
    <w:rsid w:val="00FB37B5"/>
    <w:rsid w:val="00FB37E0"/>
    <w:rsid w:val="00FB5381"/>
    <w:rsid w:val="00FC0DCE"/>
    <w:rsid w:val="00FC0E55"/>
    <w:rsid w:val="00FC23EC"/>
    <w:rsid w:val="00FC4E3C"/>
    <w:rsid w:val="00FC55FC"/>
    <w:rsid w:val="00FC6F8E"/>
    <w:rsid w:val="00FD0020"/>
    <w:rsid w:val="00FD1382"/>
    <w:rsid w:val="00FD1CC0"/>
    <w:rsid w:val="00FD1DB2"/>
    <w:rsid w:val="00FD2CAA"/>
    <w:rsid w:val="00FD2F92"/>
    <w:rsid w:val="00FD3798"/>
    <w:rsid w:val="00FD4010"/>
    <w:rsid w:val="00FD5A52"/>
    <w:rsid w:val="00FD78F3"/>
    <w:rsid w:val="00FE2DCB"/>
    <w:rsid w:val="00FE5BF6"/>
    <w:rsid w:val="00FE648C"/>
    <w:rsid w:val="00FE6AA3"/>
    <w:rsid w:val="00FE7C1D"/>
    <w:rsid w:val="00FF05DF"/>
    <w:rsid w:val="00FF09CF"/>
    <w:rsid w:val="00FF0DC2"/>
    <w:rsid w:val="00FF2031"/>
    <w:rsid w:val="00FF33A6"/>
    <w:rsid w:val="00FF5477"/>
    <w:rsid w:val="00FF6D36"/>
    <w:rsid w:val="00FF7912"/>
    <w:rsid w:val="0A0F24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3A3E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sz w:val="22"/>
        <w:szCs w:val="22"/>
        <w:lang w:val="fr-FR" w:eastAsia="fr-FR" w:bidi="ar-SA"/>
      </w:rPr>
    </w:rPrDefault>
    <w:pPrDefault/>
  </w:docDefaults>
  <w:latentStyles w:defLockedState="0" w:defUIPriority="99" w:defSemiHidden="0" w:defUnhideWhenUsed="1" w:defQFormat="0" w:count="276">
    <w:lsdException w:name="Normal" w:locked="1" w:uiPriority="0" w:unhideWhenUsed="0" w:qFormat="1"/>
    <w:lsdException w:name="heading 1" w:locked="1" w:uiPriority="0" w:unhideWhenUsed="0" w:qFormat="1"/>
    <w:lsdException w:name="heading 2" w:locked="1" w:uiPriority="0" w:unhideWhenUsed="0" w:qFormat="1"/>
    <w:lsdException w:name="heading 3" w:locked="1" w:uiPriority="0" w:unhideWhenUsed="0" w:qFormat="1"/>
    <w:lsdException w:name="heading 4" w:locked="1" w:uiPriority="3" w:unhideWhenUsed="0"/>
    <w:lsdException w:name="heading 5" w:locked="1" w:uiPriority="3" w:unhideWhenUsed="0"/>
    <w:lsdException w:name="heading 6" w:locked="1" w:unhideWhenUsed="0"/>
    <w:lsdException w:name="heading 7" w:locked="1"/>
    <w:lsdException w:name="heading 8" w:locked="1"/>
    <w:lsdException w:name="heading 9" w:lock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locked="1"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locked="1" w:uiPriority="10" w:unhideWhenUsed="0" w:qFormat="1"/>
    <w:lsdException w:name="Closing" w:semiHidden="1"/>
    <w:lsdException w:name="Signature" w:semiHidden="1"/>
    <w:lsdException w:name="Default Paragraph Font" w:locked="1" w:uiPriority="0"/>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locked="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locked="1" w:uiPriority="0" w:unhideWhenUsed="0"/>
    <w:lsdException w:name="Emphasis" w:locked="1"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uiPriority="0"/>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lsdException w:name="Table Grid" w:locked="1" w:uiPriority="0" w:unhideWhenUsed="0"/>
    <w:lsdException w:name="Table Theme" w:semiHidden="1"/>
    <w:lsdException w:name="Note Level 1" w:unhideWhenUsed="0"/>
    <w:lsdException w:name="Note Level 2" w:unhideWhenUsed="0"/>
    <w:lsdException w:name="Note Level 3" w:unhideWhenUsed="0"/>
    <w:lsdException w:name="Note Level 4" w:unhideWhenUsed="0"/>
    <w:lsdException w:name="Note Level 5" w:unhideWhenUsed="0"/>
    <w:lsdException w:name="Note Level 6" w:unhideWhenUsed="0"/>
    <w:lsdException w:name="Note Level 7" w:unhideWhenUsed="0"/>
    <w:lsdException w:name="Note Level 8" w:unhideWhenUsed="0"/>
    <w:lsdException w:name="Note Level 9" w:unhideWhenUsed="0"/>
    <w:lsdException w:name="Placeholder Text" w:semiHidden="1" w:unhideWhenUsed="0"/>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iPriority="29" w:unhideWhenUsed="0" w:qFormat="1"/>
    <w:lsdException w:name="Intense Quote" w:uiPriority="30" w:unhideWhenUsed="0"/>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semiHidden="1" w:uiPriority="37"/>
    <w:lsdException w:name="TOC Heading" w:uiPriority="39" w:qFormat="1"/>
  </w:latentStyles>
  <w:style w:type="paragraph" w:default="1" w:styleId="Normal">
    <w:name w:val="Normal"/>
    <w:qFormat/>
    <w:rsid w:val="00F432D2"/>
    <w:pPr>
      <w:suppressAutoHyphens/>
      <w:spacing w:after="120" w:line="288" w:lineRule="auto"/>
      <w:jc w:val="both"/>
    </w:pPr>
    <w:rPr>
      <w:rFonts w:ascii="Verdana" w:eastAsia="Times New Roman" w:hAnsi="Verdana" w:cs="Verdana"/>
      <w:sz w:val="20"/>
      <w:lang w:val="en-US" w:eastAsia="ar-SA"/>
    </w:rPr>
  </w:style>
  <w:style w:type="paragraph" w:styleId="Titre1">
    <w:name w:val="heading 1"/>
    <w:basedOn w:val="Normal"/>
    <w:next w:val="Normal"/>
    <w:link w:val="Titre1Car"/>
    <w:qFormat/>
    <w:rsid w:val="00393344"/>
    <w:pPr>
      <w:keepNext/>
      <w:keepLines/>
      <w:numPr>
        <w:numId w:val="7"/>
      </w:numPr>
      <w:spacing w:before="120"/>
      <w:jc w:val="left"/>
      <w:outlineLvl w:val="0"/>
    </w:pPr>
    <w:rPr>
      <w:rFonts w:asciiTheme="majorHAnsi" w:hAnsiTheme="majorHAnsi"/>
      <w:b/>
      <w:bCs/>
      <w:color w:val="648282" w:themeColor="accent1"/>
      <w:sz w:val="22"/>
      <w:szCs w:val="28"/>
    </w:rPr>
  </w:style>
  <w:style w:type="paragraph" w:styleId="Titre2">
    <w:name w:val="heading 2"/>
    <w:basedOn w:val="Normal"/>
    <w:next w:val="Normal"/>
    <w:link w:val="Titre2Car"/>
    <w:qFormat/>
    <w:rsid w:val="00393344"/>
    <w:pPr>
      <w:keepNext/>
      <w:keepLines/>
      <w:numPr>
        <w:ilvl w:val="1"/>
        <w:numId w:val="7"/>
      </w:numPr>
      <w:spacing w:before="120"/>
      <w:outlineLvl w:val="1"/>
    </w:pPr>
    <w:rPr>
      <w:rFonts w:asciiTheme="majorHAnsi" w:hAnsiTheme="majorHAnsi"/>
      <w:b/>
      <w:bCs/>
      <w:color w:val="82A0A0" w:themeColor="accent2"/>
      <w:szCs w:val="26"/>
    </w:rPr>
  </w:style>
  <w:style w:type="paragraph" w:styleId="Titre3">
    <w:name w:val="heading 3"/>
    <w:basedOn w:val="Normal"/>
    <w:next w:val="Normal"/>
    <w:link w:val="Titre3Car"/>
    <w:qFormat/>
    <w:rsid w:val="00393344"/>
    <w:pPr>
      <w:keepNext/>
      <w:keepLines/>
      <w:numPr>
        <w:ilvl w:val="2"/>
        <w:numId w:val="7"/>
      </w:numPr>
      <w:spacing w:before="120"/>
      <w:outlineLvl w:val="2"/>
    </w:pPr>
    <w:rPr>
      <w:bCs/>
      <w:color w:val="82A0A0" w:themeColor="accent2"/>
    </w:rPr>
  </w:style>
  <w:style w:type="paragraph" w:styleId="Titre4">
    <w:name w:val="heading 4"/>
    <w:basedOn w:val="Normal"/>
    <w:next w:val="Normal"/>
    <w:link w:val="Titre4Car"/>
    <w:uiPriority w:val="3"/>
    <w:rsid w:val="00F468F5"/>
    <w:pPr>
      <w:keepNext/>
      <w:keepLines/>
      <w:numPr>
        <w:ilvl w:val="3"/>
        <w:numId w:val="7"/>
      </w:numPr>
      <w:spacing w:before="120" w:after="60"/>
      <w:outlineLvl w:val="3"/>
    </w:pPr>
    <w:rPr>
      <w:bCs/>
      <w:i/>
      <w:iCs/>
      <w:color w:val="308686" w:themeColor="accent3" w:themeShade="BF"/>
    </w:rPr>
  </w:style>
  <w:style w:type="paragraph" w:styleId="Titre5">
    <w:name w:val="heading 5"/>
    <w:basedOn w:val="Normal"/>
    <w:next w:val="Normal"/>
    <w:link w:val="Titre5Car"/>
    <w:uiPriority w:val="3"/>
    <w:rsid w:val="00F468F5"/>
    <w:pPr>
      <w:keepNext/>
      <w:keepLines/>
      <w:numPr>
        <w:ilvl w:val="4"/>
        <w:numId w:val="7"/>
      </w:numPr>
      <w:spacing w:before="120" w:after="60"/>
      <w:outlineLvl w:val="4"/>
    </w:pPr>
    <w:rPr>
      <w:i/>
      <w:color w:val="308686" w:themeColor="accent3" w:themeShade="BF"/>
    </w:rPr>
  </w:style>
  <w:style w:type="paragraph" w:styleId="Titre6">
    <w:name w:val="heading 6"/>
    <w:basedOn w:val="Normal"/>
    <w:next w:val="Normal"/>
    <w:link w:val="Titre6Car"/>
    <w:uiPriority w:val="99"/>
    <w:rsid w:val="00F468F5"/>
    <w:pPr>
      <w:keepNext/>
      <w:keepLines/>
      <w:numPr>
        <w:ilvl w:val="5"/>
        <w:numId w:val="7"/>
      </w:numPr>
      <w:spacing w:before="200" w:after="0"/>
      <w:outlineLvl w:val="5"/>
    </w:pPr>
    <w:rPr>
      <w:iCs/>
      <w:color w:val="308686" w:themeColor="accent3" w:themeShade="BF"/>
    </w:rPr>
  </w:style>
  <w:style w:type="paragraph" w:styleId="Titre7">
    <w:name w:val="heading 7"/>
    <w:basedOn w:val="Normal"/>
    <w:next w:val="Normal"/>
    <w:link w:val="Titre7Car"/>
    <w:uiPriority w:val="99"/>
    <w:rsid w:val="00F468F5"/>
    <w:pPr>
      <w:keepNext/>
      <w:keepLines/>
      <w:numPr>
        <w:ilvl w:val="6"/>
        <w:numId w:val="7"/>
      </w:numPr>
      <w:spacing w:before="200" w:after="0"/>
      <w:outlineLvl w:val="6"/>
    </w:pPr>
    <w:rPr>
      <w:iCs/>
      <w:color w:val="7F7F7F" w:themeColor="text1" w:themeTint="80"/>
    </w:rPr>
  </w:style>
  <w:style w:type="paragraph" w:styleId="Titre8">
    <w:name w:val="heading 8"/>
    <w:basedOn w:val="Normal"/>
    <w:next w:val="Normal"/>
    <w:link w:val="Titre8Car"/>
    <w:uiPriority w:val="99"/>
    <w:rsid w:val="00F468F5"/>
    <w:pPr>
      <w:keepNext/>
      <w:keepLines/>
      <w:numPr>
        <w:ilvl w:val="7"/>
        <w:numId w:val="7"/>
      </w:numPr>
      <w:spacing w:before="200" w:after="0"/>
      <w:outlineLvl w:val="7"/>
    </w:pPr>
    <w:rPr>
      <w:i/>
      <w:color w:val="7F7F7F" w:themeColor="text1" w:themeTint="80"/>
      <w:szCs w:val="20"/>
    </w:rPr>
  </w:style>
  <w:style w:type="paragraph" w:styleId="Titre9">
    <w:name w:val="heading 9"/>
    <w:basedOn w:val="Normal"/>
    <w:next w:val="Normal"/>
    <w:link w:val="Titre9Car"/>
    <w:uiPriority w:val="99"/>
    <w:rsid w:val="00F468F5"/>
    <w:pPr>
      <w:keepNext/>
      <w:keepLines/>
      <w:numPr>
        <w:ilvl w:val="8"/>
        <w:numId w:val="7"/>
      </w:numPr>
      <w:spacing w:before="200" w:after="0"/>
      <w:outlineLvl w:val="8"/>
    </w:pPr>
    <w:rPr>
      <w:iCs/>
      <w:color w:val="7F7F7F" w:themeColor="text1" w:themeTint="80"/>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393344"/>
    <w:rPr>
      <w:rFonts w:asciiTheme="majorHAnsi" w:eastAsia="Times New Roman" w:hAnsiTheme="majorHAnsi" w:cs="Verdana"/>
      <w:b/>
      <w:bCs/>
      <w:color w:val="648282" w:themeColor="accent1"/>
      <w:szCs w:val="28"/>
      <w:lang w:val="en-US" w:eastAsia="ar-SA"/>
    </w:rPr>
  </w:style>
  <w:style w:type="character" w:customStyle="1" w:styleId="Titre2Car">
    <w:name w:val="Titre 2 Car"/>
    <w:basedOn w:val="Policepardfaut"/>
    <w:link w:val="Titre2"/>
    <w:locked/>
    <w:rsid w:val="00393344"/>
    <w:rPr>
      <w:rFonts w:asciiTheme="majorHAnsi" w:eastAsia="Times New Roman" w:hAnsiTheme="majorHAnsi" w:cs="Verdana"/>
      <w:b/>
      <w:bCs/>
      <w:color w:val="82A0A0" w:themeColor="accent2"/>
      <w:sz w:val="20"/>
      <w:szCs w:val="26"/>
      <w:lang w:val="en-US" w:eastAsia="ar-SA"/>
    </w:rPr>
  </w:style>
  <w:style w:type="character" w:customStyle="1" w:styleId="Titre3Car">
    <w:name w:val="Titre 3 Car"/>
    <w:basedOn w:val="Policepardfaut"/>
    <w:link w:val="Titre3"/>
    <w:locked/>
    <w:rsid w:val="00F432D2"/>
    <w:rPr>
      <w:rFonts w:ascii="Verdana" w:eastAsia="Times New Roman" w:hAnsi="Verdana" w:cs="Verdana"/>
      <w:bCs/>
      <w:color w:val="82A0A0" w:themeColor="accent2"/>
      <w:sz w:val="20"/>
      <w:lang w:val="en-US" w:eastAsia="ar-SA"/>
    </w:rPr>
  </w:style>
  <w:style w:type="character" w:customStyle="1" w:styleId="Titre4Car">
    <w:name w:val="Titre 4 Car"/>
    <w:basedOn w:val="Policepardfaut"/>
    <w:link w:val="Titre4"/>
    <w:uiPriority w:val="3"/>
    <w:locked/>
    <w:rsid w:val="00F432D2"/>
    <w:rPr>
      <w:rFonts w:ascii="Verdana" w:eastAsia="Times New Roman" w:hAnsi="Verdana" w:cs="Verdana"/>
      <w:bCs/>
      <w:i/>
      <w:iCs/>
      <w:color w:val="308686" w:themeColor="accent3" w:themeShade="BF"/>
      <w:sz w:val="20"/>
      <w:lang w:val="en-US" w:eastAsia="ar-SA"/>
    </w:rPr>
  </w:style>
  <w:style w:type="character" w:customStyle="1" w:styleId="Titre5Car">
    <w:name w:val="Titre 5 Car"/>
    <w:basedOn w:val="Policepardfaut"/>
    <w:link w:val="Titre5"/>
    <w:uiPriority w:val="3"/>
    <w:locked/>
    <w:rsid w:val="00F432D2"/>
    <w:rPr>
      <w:rFonts w:ascii="Verdana" w:eastAsia="Times New Roman" w:hAnsi="Verdana" w:cs="Verdana"/>
      <w:i/>
      <w:color w:val="308686" w:themeColor="accent3" w:themeShade="BF"/>
      <w:sz w:val="20"/>
      <w:lang w:val="en-US" w:eastAsia="ar-SA"/>
    </w:rPr>
  </w:style>
  <w:style w:type="character" w:customStyle="1" w:styleId="Titre6Car">
    <w:name w:val="Titre 6 Car"/>
    <w:basedOn w:val="Policepardfaut"/>
    <w:link w:val="Titre6"/>
    <w:uiPriority w:val="99"/>
    <w:locked/>
    <w:rsid w:val="00F468F5"/>
    <w:rPr>
      <w:rFonts w:ascii="Verdana" w:eastAsia="Times New Roman" w:hAnsi="Verdana" w:cs="Verdana"/>
      <w:iCs/>
      <w:color w:val="308686" w:themeColor="accent3" w:themeShade="BF"/>
      <w:sz w:val="20"/>
      <w:lang w:val="en-US" w:eastAsia="ar-SA"/>
    </w:rPr>
  </w:style>
  <w:style w:type="character" w:customStyle="1" w:styleId="Titre7Car">
    <w:name w:val="Titre 7 Car"/>
    <w:basedOn w:val="Policepardfaut"/>
    <w:link w:val="Titre7"/>
    <w:uiPriority w:val="99"/>
    <w:locked/>
    <w:rsid w:val="00F468F5"/>
    <w:rPr>
      <w:rFonts w:ascii="Verdana" w:eastAsia="Times New Roman" w:hAnsi="Verdana" w:cs="Verdana"/>
      <w:iCs/>
      <w:color w:val="7F7F7F" w:themeColor="text1" w:themeTint="80"/>
      <w:sz w:val="20"/>
      <w:lang w:val="en-US" w:eastAsia="ar-SA"/>
    </w:rPr>
  </w:style>
  <w:style w:type="character" w:customStyle="1" w:styleId="Titre8Car">
    <w:name w:val="Titre 8 Car"/>
    <w:basedOn w:val="Policepardfaut"/>
    <w:link w:val="Titre8"/>
    <w:uiPriority w:val="99"/>
    <w:locked/>
    <w:rsid w:val="00F468F5"/>
    <w:rPr>
      <w:rFonts w:ascii="Verdana" w:eastAsia="Times New Roman" w:hAnsi="Verdana" w:cs="Verdana"/>
      <w:i/>
      <w:color w:val="7F7F7F" w:themeColor="text1" w:themeTint="80"/>
      <w:sz w:val="20"/>
      <w:szCs w:val="20"/>
      <w:lang w:val="en-US" w:eastAsia="ar-SA"/>
    </w:rPr>
  </w:style>
  <w:style w:type="character" w:customStyle="1" w:styleId="Titre9Car">
    <w:name w:val="Titre 9 Car"/>
    <w:basedOn w:val="Policepardfaut"/>
    <w:link w:val="Titre9"/>
    <w:uiPriority w:val="99"/>
    <w:locked/>
    <w:rsid w:val="00F468F5"/>
    <w:rPr>
      <w:rFonts w:ascii="Verdana" w:eastAsia="Times New Roman" w:hAnsi="Verdana" w:cs="Verdana"/>
      <w:iCs/>
      <w:color w:val="7F7F7F" w:themeColor="text1" w:themeTint="80"/>
      <w:sz w:val="18"/>
      <w:szCs w:val="20"/>
      <w:lang w:val="en-US" w:eastAsia="ar-SA"/>
    </w:rPr>
  </w:style>
  <w:style w:type="paragraph" w:styleId="Textedebulles">
    <w:name w:val="Balloon Text"/>
    <w:basedOn w:val="Normal"/>
    <w:link w:val="TextedebullesCar"/>
    <w:uiPriority w:val="99"/>
    <w:semiHidden/>
    <w:rsid w:val="00612BFE"/>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612BFE"/>
    <w:rPr>
      <w:rFonts w:ascii="Tahoma" w:hAnsi="Tahoma" w:cs="Tahoma"/>
      <w:sz w:val="16"/>
      <w:szCs w:val="16"/>
    </w:rPr>
  </w:style>
  <w:style w:type="paragraph" w:styleId="En-tte">
    <w:name w:val="header"/>
    <w:basedOn w:val="Normal"/>
    <w:link w:val="En-tteCar"/>
    <w:uiPriority w:val="99"/>
    <w:rsid w:val="008D1538"/>
    <w:pPr>
      <w:tabs>
        <w:tab w:val="center" w:pos="4513"/>
        <w:tab w:val="right" w:pos="9026"/>
      </w:tabs>
      <w:spacing w:after="0" w:line="240" w:lineRule="auto"/>
      <w:jc w:val="center"/>
    </w:pPr>
    <w:rPr>
      <w:color w:val="648282" w:themeColor="text2"/>
    </w:rPr>
  </w:style>
  <w:style w:type="character" w:customStyle="1" w:styleId="En-tteCar">
    <w:name w:val="En-tête Car"/>
    <w:basedOn w:val="Policepardfaut"/>
    <w:link w:val="En-tte"/>
    <w:uiPriority w:val="99"/>
    <w:locked/>
    <w:rsid w:val="008D1538"/>
    <w:rPr>
      <w:rFonts w:ascii="Verdana" w:eastAsia="Times New Roman" w:hAnsi="Verdana" w:cs="Verdana"/>
      <w:color w:val="648282" w:themeColor="text2"/>
      <w:sz w:val="20"/>
      <w:lang w:val="en-US" w:eastAsia="ar-SA"/>
    </w:rPr>
  </w:style>
  <w:style w:type="paragraph" w:styleId="Pieddepage">
    <w:name w:val="footer"/>
    <w:basedOn w:val="Normal"/>
    <w:link w:val="PieddepageCar"/>
    <w:uiPriority w:val="99"/>
    <w:rsid w:val="008D1538"/>
    <w:pPr>
      <w:tabs>
        <w:tab w:val="center" w:pos="4513"/>
        <w:tab w:val="right" w:pos="9026"/>
      </w:tabs>
      <w:spacing w:after="0"/>
      <w:contextualSpacing/>
    </w:pPr>
    <w:rPr>
      <w:color w:val="648282" w:themeColor="text2"/>
      <w:sz w:val="18"/>
    </w:rPr>
  </w:style>
  <w:style w:type="character" w:customStyle="1" w:styleId="PieddepageCar">
    <w:name w:val="Pied de page Car"/>
    <w:basedOn w:val="Policepardfaut"/>
    <w:link w:val="Pieddepage"/>
    <w:uiPriority w:val="99"/>
    <w:locked/>
    <w:rsid w:val="008D1538"/>
    <w:rPr>
      <w:rFonts w:ascii="Verdana" w:eastAsia="Times New Roman" w:hAnsi="Verdana" w:cs="Verdana"/>
      <w:color w:val="648282" w:themeColor="text2"/>
      <w:sz w:val="18"/>
      <w:lang w:val="en-US" w:eastAsia="ar-SA"/>
    </w:rPr>
  </w:style>
  <w:style w:type="character" w:styleId="Lienhypertexte">
    <w:name w:val="Hyperlink"/>
    <w:basedOn w:val="Policepardfaut"/>
    <w:uiPriority w:val="99"/>
    <w:rsid w:val="005745AF"/>
    <w:rPr>
      <w:rFonts w:asciiTheme="minorHAnsi" w:hAnsiTheme="minorHAnsi" w:cs="Times New Roman"/>
      <w:color w:val="auto"/>
      <w:u w:val="single" w:color="82A0A0" w:themeColor="accent2"/>
    </w:rPr>
  </w:style>
  <w:style w:type="paragraph" w:customStyle="1" w:styleId="Border-orange">
    <w:name w:val="Border-orange"/>
    <w:basedOn w:val="Normal"/>
    <w:uiPriority w:val="1"/>
    <w:qFormat/>
    <w:rsid w:val="00A34453"/>
    <w:pPr>
      <w:pBdr>
        <w:top w:val="single" w:sz="4" w:space="5" w:color="E6640A" w:themeColor="accent5"/>
        <w:left w:val="single" w:sz="4" w:space="5" w:color="E6640A" w:themeColor="accent5"/>
        <w:bottom w:val="single" w:sz="4" w:space="5" w:color="E6640A" w:themeColor="accent5"/>
        <w:right w:val="single" w:sz="4" w:space="5" w:color="E6640A" w:themeColor="accent5"/>
      </w:pBdr>
      <w:spacing w:before="120"/>
      <w:contextualSpacing/>
    </w:pPr>
  </w:style>
  <w:style w:type="paragraph" w:customStyle="1" w:styleId="Border-blue">
    <w:name w:val="Border-blue"/>
    <w:basedOn w:val="Border-orange"/>
    <w:qFormat/>
    <w:rsid w:val="00A34453"/>
    <w:pPr>
      <w:pBdr>
        <w:top w:val="single" w:sz="4" w:space="5" w:color="41B4B4" w:themeColor="accent3"/>
        <w:left w:val="single" w:sz="4" w:space="5" w:color="41B4B4" w:themeColor="accent3"/>
        <w:bottom w:val="single" w:sz="4" w:space="5" w:color="41B4B4" w:themeColor="accent3"/>
        <w:right w:val="single" w:sz="4" w:space="5" w:color="41B4B4" w:themeColor="accent3"/>
      </w:pBdr>
    </w:pPr>
  </w:style>
  <w:style w:type="table" w:customStyle="1" w:styleId="LightShading-Accent11">
    <w:name w:val="Light Shading - Accent 11"/>
    <w:basedOn w:val="TableauNormal"/>
    <w:uiPriority w:val="60"/>
    <w:rsid w:val="00DE0EC1"/>
    <w:rPr>
      <w:color w:val="4A6161" w:themeColor="accent1" w:themeShade="BF"/>
    </w:rPr>
    <w:tblPr>
      <w:tblStyleRowBandSize w:val="1"/>
      <w:tblStyleColBandSize w:val="1"/>
      <w:tblInd w:w="0" w:type="dxa"/>
      <w:tblBorders>
        <w:top w:val="single" w:sz="8" w:space="0" w:color="648282" w:themeColor="accent1"/>
        <w:bottom w:val="single" w:sz="8" w:space="0" w:color="648282"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la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7E1E1" w:themeFill="accent1" w:themeFillTint="3F"/>
      </w:tcPr>
    </w:tblStylePr>
    <w:tblStylePr w:type="band1Horz">
      <w:tblPr/>
      <w:tcPr>
        <w:tcBorders>
          <w:left w:val="nil"/>
          <w:right w:val="nil"/>
          <w:insideH w:val="nil"/>
          <w:insideV w:val="nil"/>
        </w:tcBorders>
        <w:shd w:val="clear" w:color="auto" w:fill="D7E1E1" w:themeFill="accent1" w:themeFillTint="3F"/>
      </w:tcPr>
    </w:tblStylePr>
  </w:style>
  <w:style w:type="paragraph" w:styleId="Titre">
    <w:name w:val="Title"/>
    <w:basedOn w:val="Normal"/>
    <w:next w:val="Normal"/>
    <w:link w:val="TitreCar"/>
    <w:uiPriority w:val="10"/>
    <w:qFormat/>
    <w:rsid w:val="00755A6F"/>
    <w:pPr>
      <w:spacing w:before="120" w:after="240"/>
      <w:contextualSpacing/>
      <w:jc w:val="center"/>
    </w:pPr>
    <w:rPr>
      <w:rFonts w:asciiTheme="majorHAnsi" w:hAnsiTheme="majorHAnsi"/>
      <w:b/>
      <w:caps/>
      <w:color w:val="648282" w:themeColor="text2"/>
      <w:spacing w:val="30"/>
      <w:kern w:val="28"/>
      <w:sz w:val="28"/>
      <w:szCs w:val="52"/>
    </w:rPr>
  </w:style>
  <w:style w:type="character" w:customStyle="1" w:styleId="TitreCar">
    <w:name w:val="Titre Car"/>
    <w:basedOn w:val="Policepardfaut"/>
    <w:link w:val="Titre"/>
    <w:uiPriority w:val="10"/>
    <w:locked/>
    <w:rsid w:val="00F432D2"/>
    <w:rPr>
      <w:rFonts w:asciiTheme="majorHAnsi" w:eastAsia="Times New Roman" w:hAnsiTheme="majorHAnsi" w:cs="Verdana"/>
      <w:b/>
      <w:caps/>
      <w:color w:val="648282" w:themeColor="text2"/>
      <w:spacing w:val="30"/>
      <w:kern w:val="28"/>
      <w:sz w:val="28"/>
      <w:szCs w:val="52"/>
      <w:lang w:val="en-US" w:eastAsia="ar-SA"/>
    </w:rPr>
  </w:style>
  <w:style w:type="character" w:styleId="Titredulivre">
    <w:name w:val="Book Title"/>
    <w:basedOn w:val="Policepardfaut"/>
    <w:uiPriority w:val="99"/>
    <w:rsid w:val="00390C97"/>
    <w:rPr>
      <w:rFonts w:ascii="Verdana" w:hAnsi="Verdana" w:cs="Times New Roman"/>
      <w:b/>
      <w:bCs/>
      <w:smallCaps/>
      <w:color w:val="648282" w:themeColor="text2"/>
      <w:spacing w:val="20"/>
      <w:sz w:val="22"/>
    </w:rPr>
  </w:style>
  <w:style w:type="paragraph" w:styleId="Paragraphedeliste">
    <w:name w:val="List Paragraph"/>
    <w:basedOn w:val="Normal"/>
    <w:link w:val="ParagraphedelisteCar"/>
    <w:uiPriority w:val="34"/>
    <w:qFormat/>
    <w:rsid w:val="0042327B"/>
    <w:pPr>
      <w:numPr>
        <w:numId w:val="4"/>
      </w:numPr>
      <w:spacing w:after="60"/>
      <w:contextualSpacing/>
    </w:pPr>
  </w:style>
  <w:style w:type="paragraph" w:styleId="Sansinterligne">
    <w:name w:val="No Spacing"/>
    <w:uiPriority w:val="1"/>
    <w:qFormat/>
    <w:rsid w:val="00755A6F"/>
    <w:pPr>
      <w:jc w:val="both"/>
    </w:pPr>
    <w:rPr>
      <w:rFonts w:ascii="Verdana" w:eastAsia="Times New Roman" w:hAnsi="Verdana" w:cs="Times New Roman"/>
      <w:sz w:val="20"/>
      <w:szCs w:val="24"/>
    </w:rPr>
  </w:style>
  <w:style w:type="paragraph" w:styleId="Sous-titre">
    <w:name w:val="Subtitle"/>
    <w:basedOn w:val="Normal"/>
    <w:next w:val="Normal"/>
    <w:link w:val="Sous-titreCar"/>
    <w:uiPriority w:val="2"/>
    <w:qFormat/>
    <w:rsid w:val="00A33C54"/>
    <w:pPr>
      <w:numPr>
        <w:ilvl w:val="1"/>
      </w:numPr>
      <w:jc w:val="center"/>
    </w:pPr>
    <w:rPr>
      <w:rFonts w:asciiTheme="majorHAnsi" w:hAnsiTheme="majorHAnsi"/>
      <w:b/>
      <w:iCs/>
      <w:smallCaps/>
      <w:color w:val="82A0A0" w:themeColor="accent2"/>
      <w:spacing w:val="10"/>
    </w:rPr>
  </w:style>
  <w:style w:type="character" w:customStyle="1" w:styleId="Sous-titreCar">
    <w:name w:val="Sous-titre Car"/>
    <w:basedOn w:val="Policepardfaut"/>
    <w:link w:val="Sous-titre"/>
    <w:uiPriority w:val="2"/>
    <w:locked/>
    <w:rsid w:val="00F432D2"/>
    <w:rPr>
      <w:rFonts w:asciiTheme="majorHAnsi" w:eastAsia="Times New Roman" w:hAnsiTheme="majorHAnsi" w:cs="Verdana"/>
      <w:b/>
      <w:iCs/>
      <w:smallCaps/>
      <w:color w:val="82A0A0" w:themeColor="accent2"/>
      <w:spacing w:val="10"/>
      <w:sz w:val="20"/>
      <w:lang w:val="en-US" w:eastAsia="ar-SA"/>
    </w:rPr>
  </w:style>
  <w:style w:type="character" w:styleId="Accentuation">
    <w:name w:val="Emphasis"/>
    <w:basedOn w:val="Policepardfaut"/>
    <w:uiPriority w:val="99"/>
    <w:qFormat/>
    <w:rsid w:val="009D6CEB"/>
    <w:rPr>
      <w:rFonts w:cs="Times New Roman"/>
      <w:b/>
      <w:iCs/>
      <w:color w:val="41B4B4" w:themeColor="accent3"/>
    </w:rPr>
  </w:style>
  <w:style w:type="character" w:styleId="Forteaccentuation">
    <w:name w:val="Intense Emphasis"/>
    <w:basedOn w:val="Policepardfaut"/>
    <w:uiPriority w:val="99"/>
    <w:rsid w:val="00390C97"/>
    <w:rPr>
      <w:rFonts w:ascii="Verdana" w:hAnsi="Verdana" w:cs="Times New Roman"/>
      <w:b/>
      <w:bCs/>
      <w:iCs/>
      <w:color w:val="E6640A" w:themeColor="accent5"/>
      <w:u w:val="none"/>
    </w:rPr>
  </w:style>
  <w:style w:type="character" w:styleId="lev">
    <w:name w:val="Strong"/>
    <w:basedOn w:val="Policepardfaut"/>
    <w:uiPriority w:val="99"/>
    <w:rsid w:val="00A34453"/>
    <w:rPr>
      <w:rFonts w:ascii="Calibri" w:hAnsi="Calibri" w:cs="Times New Roman"/>
      <w:b/>
      <w:bCs/>
      <w:color w:val="648282" w:themeColor="text2"/>
    </w:rPr>
  </w:style>
  <w:style w:type="paragraph" w:styleId="Citationintense">
    <w:name w:val="Intense Quote"/>
    <w:basedOn w:val="Normal"/>
    <w:next w:val="Normal"/>
    <w:link w:val="CitationintenseCar"/>
    <w:uiPriority w:val="99"/>
    <w:rsid w:val="00EC715A"/>
    <w:pPr>
      <w:spacing w:before="200" w:after="280"/>
      <w:ind w:left="1134" w:right="1134"/>
    </w:pPr>
    <w:rPr>
      <w:bCs/>
      <w:i/>
      <w:iCs/>
      <w:color w:val="41B4B4" w:themeColor="accent3"/>
    </w:rPr>
  </w:style>
  <w:style w:type="character" w:customStyle="1" w:styleId="CitationintenseCar">
    <w:name w:val="Citation intense Car"/>
    <w:basedOn w:val="Policepardfaut"/>
    <w:link w:val="Citationintense"/>
    <w:uiPriority w:val="99"/>
    <w:locked/>
    <w:rsid w:val="00EC715A"/>
    <w:rPr>
      <w:rFonts w:ascii="Verdana" w:eastAsia="Times New Roman" w:hAnsi="Verdana" w:cs="Times New Roman"/>
      <w:bCs/>
      <w:i/>
      <w:iCs/>
      <w:color w:val="41B4B4" w:themeColor="accent3"/>
      <w:sz w:val="20"/>
      <w:szCs w:val="24"/>
    </w:rPr>
  </w:style>
  <w:style w:type="paragraph" w:styleId="Citation">
    <w:name w:val="Quote"/>
    <w:basedOn w:val="Normal"/>
    <w:next w:val="Normal"/>
    <w:link w:val="CitationCar"/>
    <w:uiPriority w:val="2"/>
    <w:qFormat/>
    <w:rsid w:val="00BB4C46"/>
    <w:pPr>
      <w:ind w:left="1134" w:right="1134"/>
    </w:pPr>
    <w:rPr>
      <w:i/>
      <w:iCs/>
      <w:color w:val="000000"/>
    </w:rPr>
  </w:style>
  <w:style w:type="character" w:customStyle="1" w:styleId="CitationCar">
    <w:name w:val="Citation Car"/>
    <w:basedOn w:val="Policepardfaut"/>
    <w:link w:val="Citation"/>
    <w:uiPriority w:val="2"/>
    <w:locked/>
    <w:rsid w:val="00F432D2"/>
    <w:rPr>
      <w:rFonts w:ascii="Verdana" w:eastAsia="Times New Roman" w:hAnsi="Verdana" w:cs="Verdana"/>
      <w:i/>
      <w:iCs/>
      <w:color w:val="000000"/>
      <w:sz w:val="20"/>
      <w:lang w:val="en-US" w:eastAsia="ar-SA"/>
    </w:rPr>
  </w:style>
  <w:style w:type="character" w:styleId="Rfrenceintense">
    <w:name w:val="Intense Reference"/>
    <w:basedOn w:val="Policepardfaut"/>
    <w:uiPriority w:val="99"/>
    <w:rsid w:val="00145999"/>
    <w:rPr>
      <w:rFonts w:cs="Times New Roman"/>
      <w:b/>
      <w:bCs/>
      <w:smallCaps/>
      <w:color w:val="A0C8C8" w:themeColor="accent4"/>
      <w:spacing w:val="5"/>
      <w:u w:val="none"/>
    </w:rPr>
  </w:style>
  <w:style w:type="character" w:styleId="Rfrenceple">
    <w:name w:val="Subtle Reference"/>
    <w:basedOn w:val="Policepardfaut"/>
    <w:uiPriority w:val="99"/>
    <w:rsid w:val="00145999"/>
    <w:rPr>
      <w:rFonts w:cs="Times New Roman"/>
      <w:smallCaps/>
      <w:color w:val="A0C8C8" w:themeColor="accent4"/>
      <w:u w:val="none"/>
    </w:rPr>
  </w:style>
  <w:style w:type="paragraph" w:styleId="Notedebasdepage">
    <w:name w:val="footnote text"/>
    <w:basedOn w:val="Normal"/>
    <w:link w:val="NotedebasdepageCar"/>
    <w:uiPriority w:val="99"/>
    <w:semiHidden/>
    <w:rsid w:val="00996B40"/>
    <w:pPr>
      <w:spacing w:after="0" w:line="240" w:lineRule="auto"/>
    </w:pPr>
    <w:rPr>
      <w:color w:val="648282" w:themeColor="text2"/>
      <w:sz w:val="16"/>
      <w:szCs w:val="20"/>
    </w:rPr>
  </w:style>
  <w:style w:type="character" w:customStyle="1" w:styleId="NotedebasdepageCar">
    <w:name w:val="Note de bas de page Car"/>
    <w:basedOn w:val="Policepardfaut"/>
    <w:link w:val="Notedebasdepage"/>
    <w:uiPriority w:val="99"/>
    <w:semiHidden/>
    <w:locked/>
    <w:rsid w:val="00996B40"/>
    <w:rPr>
      <w:rFonts w:ascii="Verdana" w:eastAsia="Times New Roman" w:hAnsi="Verdana" w:cs="Times New Roman"/>
      <w:color w:val="648282" w:themeColor="text2"/>
      <w:sz w:val="16"/>
      <w:szCs w:val="20"/>
    </w:rPr>
  </w:style>
  <w:style w:type="character" w:styleId="Marquenotebasdepage">
    <w:name w:val="footnote reference"/>
    <w:basedOn w:val="Policepardfaut"/>
    <w:uiPriority w:val="99"/>
    <w:semiHidden/>
    <w:rsid w:val="004769D9"/>
    <w:rPr>
      <w:rFonts w:cs="Times New Roman"/>
      <w:vertAlign w:val="superscript"/>
    </w:rPr>
  </w:style>
  <w:style w:type="character" w:styleId="Textedelespacerserv">
    <w:name w:val="Placeholder Text"/>
    <w:basedOn w:val="Policepardfaut"/>
    <w:uiPriority w:val="99"/>
    <w:semiHidden/>
    <w:rsid w:val="00C80AF8"/>
    <w:rPr>
      <w:rFonts w:cs="Times New Roman"/>
      <w:color w:val="808080"/>
    </w:rPr>
  </w:style>
  <w:style w:type="character" w:styleId="Marquedannotation">
    <w:name w:val="annotation reference"/>
    <w:basedOn w:val="Policepardfaut"/>
    <w:uiPriority w:val="99"/>
    <w:semiHidden/>
    <w:rsid w:val="00B17A84"/>
    <w:rPr>
      <w:rFonts w:cs="Times New Roman"/>
      <w:sz w:val="16"/>
    </w:rPr>
  </w:style>
  <w:style w:type="paragraph" w:styleId="Commentaire">
    <w:name w:val="annotation text"/>
    <w:basedOn w:val="Normal"/>
    <w:link w:val="CommentaireCar"/>
    <w:uiPriority w:val="99"/>
    <w:semiHidden/>
    <w:rsid w:val="00B17A84"/>
    <w:pPr>
      <w:spacing w:line="240" w:lineRule="auto"/>
      <w:jc w:val="left"/>
    </w:pPr>
    <w:rPr>
      <w:rFonts w:ascii="Calibri" w:hAnsi="Calibri" w:cs="Arial"/>
      <w:szCs w:val="20"/>
      <w:lang w:val="en-GB" w:eastAsia="en-GB"/>
    </w:rPr>
  </w:style>
  <w:style w:type="character" w:customStyle="1" w:styleId="CommentaireCar">
    <w:name w:val="Commentaire Car"/>
    <w:basedOn w:val="Policepardfaut"/>
    <w:link w:val="Commentaire"/>
    <w:uiPriority w:val="99"/>
    <w:semiHidden/>
    <w:locked/>
    <w:rsid w:val="00B17A84"/>
    <w:rPr>
      <w:rFonts w:ascii="Calibri" w:hAnsi="Calibri" w:cs="Arial"/>
      <w:sz w:val="20"/>
      <w:szCs w:val="20"/>
      <w:lang w:val="en-GB" w:eastAsia="en-GB"/>
    </w:rPr>
  </w:style>
  <w:style w:type="paragraph" w:customStyle="1" w:styleId="Default">
    <w:name w:val="Default"/>
    <w:rsid w:val="00A33C54"/>
    <w:pPr>
      <w:autoSpaceDE w:val="0"/>
      <w:autoSpaceDN w:val="0"/>
      <w:adjustRightInd w:val="0"/>
    </w:pPr>
    <w:rPr>
      <w:rFonts w:ascii="Verdana" w:eastAsia="Times New Roman" w:hAnsi="Verdana"/>
      <w:color w:val="000000"/>
      <w:szCs w:val="24"/>
      <w:lang w:val="en-GB" w:eastAsia="en-GB"/>
    </w:rPr>
  </w:style>
  <w:style w:type="paragraph" w:styleId="En-ttedetabledesmatires">
    <w:name w:val="TOC Heading"/>
    <w:basedOn w:val="Titre1"/>
    <w:next w:val="Normal"/>
    <w:uiPriority w:val="39"/>
    <w:qFormat/>
    <w:rsid w:val="00EC715A"/>
    <w:pPr>
      <w:numPr>
        <w:numId w:val="0"/>
      </w:numPr>
      <w:spacing w:before="480" w:after="0"/>
      <w:outlineLvl w:val="9"/>
    </w:pPr>
    <w:rPr>
      <w:lang w:eastAsia="en-US"/>
    </w:rPr>
  </w:style>
  <w:style w:type="paragraph" w:styleId="TM1">
    <w:name w:val="toc 1"/>
    <w:basedOn w:val="Normal"/>
    <w:next w:val="Normal"/>
    <w:autoRedefine/>
    <w:uiPriority w:val="39"/>
    <w:rsid w:val="000865F0"/>
    <w:pPr>
      <w:tabs>
        <w:tab w:val="left" w:pos="660"/>
        <w:tab w:val="right" w:leader="dot" w:pos="9628"/>
      </w:tabs>
      <w:spacing w:after="100"/>
    </w:pPr>
    <w:rPr>
      <w:b/>
      <w:color w:val="648282" w:themeColor="text2"/>
    </w:rPr>
  </w:style>
  <w:style w:type="paragraph" w:styleId="TM2">
    <w:name w:val="toc 2"/>
    <w:basedOn w:val="Normal"/>
    <w:next w:val="Normal"/>
    <w:autoRedefine/>
    <w:uiPriority w:val="39"/>
    <w:rsid w:val="000865F0"/>
    <w:pPr>
      <w:spacing w:after="100"/>
      <w:ind w:left="220"/>
    </w:pPr>
    <w:rPr>
      <w:b/>
      <w:color w:val="82A0A0" w:themeColor="accent2"/>
    </w:rPr>
  </w:style>
  <w:style w:type="paragraph" w:styleId="Objetducommentaire">
    <w:name w:val="annotation subject"/>
    <w:basedOn w:val="Commentaire"/>
    <w:next w:val="Commentaire"/>
    <w:link w:val="ObjetducommentaireCar"/>
    <w:uiPriority w:val="99"/>
    <w:semiHidden/>
    <w:rsid w:val="007431E3"/>
    <w:pPr>
      <w:spacing w:before="60"/>
      <w:jc w:val="both"/>
    </w:pPr>
    <w:rPr>
      <w:rFonts w:ascii="Verdana" w:hAnsi="Verdana" w:cs="Times New Roman"/>
      <w:b/>
      <w:bCs/>
      <w:lang w:val="fr-FR" w:eastAsia="fr-FR"/>
    </w:rPr>
  </w:style>
  <w:style w:type="character" w:customStyle="1" w:styleId="ObjetducommentaireCar">
    <w:name w:val="Objet du commentaire Car"/>
    <w:basedOn w:val="CommentaireCar"/>
    <w:link w:val="Objetducommentaire"/>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Grille">
    <w:name w:val="Table Grid"/>
    <w:basedOn w:val="TableauNormal"/>
    <w:locked/>
    <w:rsid w:val="002C22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artONG">
    <w:name w:val="CartONG"/>
    <w:uiPriority w:val="99"/>
    <w:rsid w:val="00F468F5"/>
    <w:pPr>
      <w:numPr>
        <w:numId w:val="3"/>
      </w:numPr>
    </w:pPr>
  </w:style>
  <w:style w:type="paragraph" w:styleId="TM3">
    <w:name w:val="toc 3"/>
    <w:basedOn w:val="Normal"/>
    <w:next w:val="Normal"/>
    <w:autoRedefine/>
    <w:uiPriority w:val="39"/>
    <w:locked/>
    <w:rsid w:val="000865F0"/>
    <w:pPr>
      <w:spacing w:after="100"/>
      <w:ind w:left="440"/>
    </w:pPr>
    <w:rPr>
      <w:color w:val="82A0A0" w:themeColor="accent2"/>
    </w:rPr>
  </w:style>
  <w:style w:type="character" w:styleId="Accentuationdiscrte">
    <w:name w:val="Subtle Emphasis"/>
    <w:basedOn w:val="Policepardfaut"/>
    <w:uiPriority w:val="2"/>
    <w:rsid w:val="00145999"/>
    <w:rPr>
      <w:iCs/>
      <w:color w:val="A0C8C8" w:themeColor="accent4"/>
    </w:rPr>
  </w:style>
  <w:style w:type="paragraph" w:styleId="TM4">
    <w:name w:val="toc 4"/>
    <w:basedOn w:val="Normal"/>
    <w:next w:val="Normal"/>
    <w:autoRedefine/>
    <w:locked/>
    <w:rsid w:val="008A58B2"/>
    <w:pPr>
      <w:spacing w:after="100"/>
      <w:ind w:left="660"/>
    </w:pPr>
    <w:rPr>
      <w:sz w:val="18"/>
    </w:rPr>
  </w:style>
  <w:style w:type="table" w:customStyle="1" w:styleId="LightShading1">
    <w:name w:val="Light Shading1"/>
    <w:basedOn w:val="TableauNormal"/>
    <w:uiPriority w:val="60"/>
    <w:rsid w:val="00DE0EC1"/>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rameclaire-Accent4">
    <w:name w:val="Light Shading Accent 4"/>
    <w:basedOn w:val="TableauNormal"/>
    <w:uiPriority w:val="60"/>
    <w:rsid w:val="00DE0EC1"/>
    <w:rPr>
      <w:color w:val="66A6A6" w:themeColor="accent4" w:themeShade="BF"/>
    </w:rPr>
    <w:tblPr>
      <w:tblStyleRowBandSize w:val="1"/>
      <w:tblStyleColBandSize w:val="1"/>
      <w:tblInd w:w="0" w:type="dxa"/>
      <w:tblBorders>
        <w:top w:val="single" w:sz="8" w:space="0" w:color="A0C8C8" w:themeColor="accent4"/>
        <w:bottom w:val="single" w:sz="8" w:space="0" w:color="A0C8C8"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la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1F1" w:themeFill="accent4" w:themeFillTint="3F"/>
      </w:tcPr>
    </w:tblStylePr>
    <w:tblStylePr w:type="band1Horz">
      <w:tblPr/>
      <w:tcPr>
        <w:tcBorders>
          <w:left w:val="nil"/>
          <w:right w:val="nil"/>
          <w:insideH w:val="nil"/>
          <w:insideV w:val="nil"/>
        </w:tcBorders>
        <w:shd w:val="clear" w:color="auto" w:fill="E7F1F1" w:themeFill="accent4" w:themeFillTint="3F"/>
      </w:tcPr>
    </w:tblStylePr>
  </w:style>
  <w:style w:type="table" w:styleId="Trameclaire-Accent5">
    <w:name w:val="Light Shading Accent 5"/>
    <w:basedOn w:val="TableauNormal"/>
    <w:uiPriority w:val="60"/>
    <w:rsid w:val="00DE0EC1"/>
    <w:rPr>
      <w:color w:val="AC4A07" w:themeColor="accent5" w:themeShade="BF"/>
    </w:rPr>
    <w:tblPr>
      <w:tblStyleRowBandSize w:val="1"/>
      <w:tblStyleColBandSize w:val="1"/>
      <w:tblInd w:w="0" w:type="dxa"/>
      <w:tblBorders>
        <w:top w:val="single" w:sz="8" w:space="0" w:color="E6640A" w:themeColor="accent5"/>
        <w:bottom w:val="single" w:sz="8" w:space="0" w:color="E6640A"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la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7BE" w:themeFill="accent5" w:themeFillTint="3F"/>
      </w:tcPr>
    </w:tblStylePr>
    <w:tblStylePr w:type="band1Horz">
      <w:tblPr/>
      <w:tcPr>
        <w:tcBorders>
          <w:left w:val="nil"/>
          <w:right w:val="nil"/>
          <w:insideH w:val="nil"/>
          <w:insideV w:val="nil"/>
        </w:tcBorders>
        <w:shd w:val="clear" w:color="auto" w:fill="FCD7BE" w:themeFill="accent5" w:themeFillTint="3F"/>
      </w:tcPr>
    </w:tblStylePr>
  </w:style>
  <w:style w:type="table" w:customStyle="1" w:styleId="MediumShading1-Accent11">
    <w:name w:val="Medium Shading 1 - Accent 11"/>
    <w:basedOn w:val="TableauNormal"/>
    <w:uiPriority w:val="63"/>
    <w:rsid w:val="00DE0EC1"/>
    <w:tblPr>
      <w:tblStyleRowBandSize w:val="1"/>
      <w:tblStyleColBandSize w:val="1"/>
      <w:tblInd w:w="0" w:type="dxa"/>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auNormal"/>
    <w:uiPriority w:val="64"/>
    <w:rsid w:val="00DE0E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482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48282" w:themeFill="accent1"/>
      </w:tcPr>
    </w:tblStylePr>
    <w:tblStylePr w:type="lastCol">
      <w:rPr>
        <w:b/>
        <w:bCs/>
        <w:color w:val="FFFFFF" w:themeColor="background1"/>
      </w:rPr>
      <w:tblPr/>
      <w:tcPr>
        <w:tcBorders>
          <w:left w:val="nil"/>
          <w:right w:val="nil"/>
          <w:insideH w:val="nil"/>
          <w:insideV w:val="nil"/>
        </w:tcBorders>
        <w:shd w:val="clear" w:color="auto" w:fill="6482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1-Accent2">
    <w:name w:val="Medium Shading 1 Accent 2"/>
    <w:basedOn w:val="TableauNormal"/>
    <w:uiPriority w:val="63"/>
    <w:rsid w:val="00DE0EC1"/>
    <w:tblPr>
      <w:tblStyleRowBandSize w:val="1"/>
      <w:tblStyleColBandSize w:val="1"/>
      <w:tblInd w:w="0" w:type="dxa"/>
      <w:tbl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single" w:sz="8" w:space="0" w:color="A1B7B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shd w:val="clear" w:color="auto" w:fill="82A0A0" w:themeFill="accent2"/>
      </w:tcPr>
    </w:tblStylePr>
    <w:tblStylePr w:type="lastRow">
      <w:pPr>
        <w:spacing w:before="0" w:after="0" w:line="240" w:lineRule="auto"/>
      </w:pPr>
      <w:rPr>
        <w:b/>
        <w:bCs/>
      </w:rPr>
      <w:tblPr/>
      <w:tcPr>
        <w:tcBorders>
          <w:top w:val="double" w:sz="6"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tcPr>
    </w:tblStylePr>
    <w:tblStylePr w:type="firstCol">
      <w:rPr>
        <w:b/>
        <w:bCs/>
      </w:rPr>
    </w:tblStylePr>
    <w:tblStylePr w:type="lastCol">
      <w:rPr>
        <w:b/>
        <w:bCs/>
      </w:rPr>
    </w:tblStylePr>
    <w:tblStylePr w:type="band1Vert">
      <w:tblPr/>
      <w:tcPr>
        <w:shd w:val="clear" w:color="auto" w:fill="DFE7E7" w:themeFill="accent2" w:themeFillTint="3F"/>
      </w:tcPr>
    </w:tblStylePr>
    <w:tblStylePr w:type="band1Horz">
      <w:tblPr/>
      <w:tcPr>
        <w:tcBorders>
          <w:insideH w:val="nil"/>
          <w:insideV w:val="nil"/>
        </w:tcBorders>
        <w:shd w:val="clear" w:color="auto" w:fill="DFE7E7" w:themeFill="accent2" w:themeFillTint="3F"/>
      </w:tcPr>
    </w:tblStylePr>
    <w:tblStylePr w:type="band2Horz">
      <w:tblPr/>
      <w:tcPr>
        <w:tcBorders>
          <w:insideH w:val="nil"/>
          <w:insideV w:val="nil"/>
        </w:tcBorders>
      </w:tcPr>
    </w:tblStylePr>
  </w:style>
  <w:style w:type="table" w:customStyle="1" w:styleId="MediumShading11">
    <w:name w:val="Medium Shading 11"/>
    <w:basedOn w:val="TableauNormal"/>
    <w:uiPriority w:val="63"/>
    <w:rsid w:val="00DE0EC1"/>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4">
    <w:name w:val="Medium Shading 1 Accent 4"/>
    <w:basedOn w:val="TableauNormal"/>
    <w:uiPriority w:val="63"/>
    <w:rsid w:val="00DE0EC1"/>
    <w:tblPr>
      <w:tblStyleRowBandSize w:val="1"/>
      <w:tblStyleColBandSize w:val="1"/>
      <w:tblInd w:w="0" w:type="dxa"/>
      <w:tbl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single" w:sz="8" w:space="0" w:color="B7D5D5"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shd w:val="clear" w:color="auto" w:fill="A0C8C8" w:themeFill="accent4"/>
      </w:tcPr>
    </w:tblStylePr>
    <w:tblStylePr w:type="lastRow">
      <w:pPr>
        <w:spacing w:before="0" w:after="0" w:line="240" w:lineRule="auto"/>
      </w:pPr>
      <w:rPr>
        <w:b/>
        <w:bCs/>
      </w:rPr>
      <w:tblPr/>
      <w:tcPr>
        <w:tcBorders>
          <w:top w:val="double" w:sz="6"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tcPr>
    </w:tblStylePr>
    <w:tblStylePr w:type="firstCol">
      <w:rPr>
        <w:b/>
        <w:bCs/>
      </w:rPr>
    </w:tblStylePr>
    <w:tblStylePr w:type="lastCol">
      <w:rPr>
        <w:b/>
        <w:bCs/>
      </w:rPr>
    </w:tblStylePr>
    <w:tblStylePr w:type="band1Vert">
      <w:tblPr/>
      <w:tcPr>
        <w:shd w:val="clear" w:color="auto" w:fill="E7F1F1" w:themeFill="accent4" w:themeFillTint="3F"/>
      </w:tcPr>
    </w:tblStylePr>
    <w:tblStylePr w:type="band1Horz">
      <w:tblPr/>
      <w:tcPr>
        <w:tcBorders>
          <w:insideH w:val="nil"/>
          <w:insideV w:val="nil"/>
        </w:tcBorders>
        <w:shd w:val="clear" w:color="auto" w:fill="E7F1F1" w:themeFill="accent4" w:themeFillTint="3F"/>
      </w:tcPr>
    </w:tblStylePr>
    <w:tblStylePr w:type="band2Horz">
      <w:tblPr/>
      <w:tcPr>
        <w:tcBorders>
          <w:insideH w:val="nil"/>
          <w:insideV w:val="nil"/>
        </w:tcBorders>
      </w:tcPr>
    </w:tblStylePr>
  </w:style>
  <w:style w:type="table" w:styleId="Tramemoyenne2-Accent2">
    <w:name w:val="Medium Shading 2 Accent 2"/>
    <w:basedOn w:val="TableauNormal"/>
    <w:uiPriority w:val="64"/>
    <w:rsid w:val="00DE0E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2A0A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2A0A0" w:themeFill="accent2"/>
      </w:tcPr>
    </w:tblStylePr>
    <w:tblStylePr w:type="lastCol">
      <w:rPr>
        <w:b/>
        <w:bCs/>
        <w:color w:val="FFFFFF" w:themeColor="background1"/>
      </w:rPr>
      <w:tblPr/>
      <w:tcPr>
        <w:tcBorders>
          <w:left w:val="nil"/>
          <w:right w:val="nil"/>
          <w:insideH w:val="nil"/>
          <w:insideV w:val="nil"/>
        </w:tcBorders>
        <w:shd w:val="clear" w:color="auto" w:fill="82A0A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auNormal"/>
    <w:uiPriority w:val="65"/>
    <w:rsid w:val="00DE0EC1"/>
    <w:rPr>
      <w:color w:val="000000" w:themeColor="text1"/>
    </w:rPr>
    <w:tblPr>
      <w:tblStyleRowBandSize w:val="1"/>
      <w:tblStyleColBandSize w:val="1"/>
      <w:tblInd w:w="0" w:type="dxa"/>
      <w:tblBorders>
        <w:top w:val="single" w:sz="8" w:space="0" w:color="648282" w:themeColor="accent1"/>
        <w:bottom w:val="single" w:sz="8" w:space="0" w:color="648282"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48282" w:themeColor="accent1"/>
        </w:tcBorders>
      </w:tcPr>
    </w:tblStylePr>
    <w:tblStylePr w:type="lastRow">
      <w:rPr>
        <w:b/>
        <w:bCs/>
        <w:color w:val="648282" w:themeColor="text2"/>
      </w:rPr>
      <w:tblPr/>
      <w:tcPr>
        <w:tcBorders>
          <w:top w:val="single" w:sz="8" w:space="0" w:color="648282" w:themeColor="accent1"/>
          <w:bottom w:val="single" w:sz="8" w:space="0" w:color="648282" w:themeColor="accent1"/>
        </w:tcBorders>
      </w:tcPr>
    </w:tblStylePr>
    <w:tblStylePr w:type="firstCol">
      <w:rPr>
        <w:b/>
        <w:bCs/>
      </w:rPr>
    </w:tblStylePr>
    <w:tblStylePr w:type="lastCol">
      <w:rPr>
        <w:b/>
        <w:bCs/>
      </w:rPr>
      <w:tblPr/>
      <w:tcPr>
        <w:tcBorders>
          <w:top w:val="single" w:sz="8" w:space="0" w:color="648282" w:themeColor="accent1"/>
          <w:bottom w:val="single" w:sz="8" w:space="0" w:color="648282" w:themeColor="accent1"/>
        </w:tcBorders>
      </w:tcPr>
    </w:tblStylePr>
    <w:tblStylePr w:type="band1Vert">
      <w:tblPr/>
      <w:tcPr>
        <w:shd w:val="clear" w:color="auto" w:fill="D7E1E1" w:themeFill="accent1" w:themeFillTint="3F"/>
      </w:tcPr>
    </w:tblStylePr>
    <w:tblStylePr w:type="band1Horz">
      <w:tblPr/>
      <w:tcPr>
        <w:shd w:val="clear" w:color="auto" w:fill="D7E1E1" w:themeFill="accent1" w:themeFillTint="3F"/>
      </w:tcPr>
    </w:tblStylePr>
  </w:style>
  <w:style w:type="table" w:styleId="Grillemoyenne3-Accent1">
    <w:name w:val="Medium Grid 3 Accent 1"/>
    <w:basedOn w:val="TableauNormal"/>
    <w:uiPriority w:val="69"/>
    <w:rsid w:val="00DE0EC1"/>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7E1E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482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482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0C2C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0C2C2" w:themeFill="accent1" w:themeFillTint="7F"/>
      </w:tcPr>
    </w:tblStylePr>
  </w:style>
  <w:style w:type="table" w:styleId="Grillemoyenne2-Accent1">
    <w:name w:val="Medium Grid 2 Accent 1"/>
    <w:basedOn w:val="TableauNormal"/>
    <w:uiPriority w:val="68"/>
    <w:rsid w:val="00DE0EC1"/>
    <w:rPr>
      <w:rFonts w:asciiTheme="majorHAnsi" w:eastAsiaTheme="majorEastAsia" w:hAnsiTheme="majorHAnsi" w:cstheme="majorBidi"/>
      <w:color w:val="000000" w:themeColor="text1"/>
    </w:rPr>
    <w:tblPr>
      <w:tblStyleRowBandSize w:val="1"/>
      <w:tblStyleColBandSize w:val="1"/>
      <w:tblInd w:w="0" w:type="dxa"/>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CellMar>
        <w:top w:w="0" w:type="dxa"/>
        <w:left w:w="108" w:type="dxa"/>
        <w:bottom w:w="0" w:type="dxa"/>
        <w:right w:w="108" w:type="dxa"/>
      </w:tblCellMar>
    </w:tblPr>
    <w:tcPr>
      <w:shd w:val="clear" w:color="auto" w:fill="D7E1E1" w:themeFill="accent1" w:themeFillTint="3F"/>
    </w:tcPr>
    <w:tblStylePr w:type="firstRow">
      <w:rPr>
        <w:b/>
        <w:bCs/>
        <w:color w:val="000000" w:themeColor="text1"/>
      </w:rPr>
      <w:tblPr/>
      <w:tcPr>
        <w:shd w:val="clear" w:color="auto" w:fill="EFF3F3"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6E6" w:themeFill="accent1" w:themeFillTint="33"/>
      </w:tcPr>
    </w:tblStylePr>
    <w:tblStylePr w:type="band1Vert">
      <w:tblPr/>
      <w:tcPr>
        <w:shd w:val="clear" w:color="auto" w:fill="B0C2C2" w:themeFill="accent1" w:themeFillTint="7F"/>
      </w:tcPr>
    </w:tblStylePr>
    <w:tblStylePr w:type="band1Horz">
      <w:tblPr/>
      <w:tcPr>
        <w:tcBorders>
          <w:insideH w:val="single" w:sz="6" w:space="0" w:color="648282" w:themeColor="accent1"/>
          <w:insideV w:val="single" w:sz="6" w:space="0" w:color="648282" w:themeColor="accent1"/>
        </w:tcBorders>
        <w:shd w:val="clear" w:color="auto" w:fill="B0C2C2" w:themeFill="accent1" w:themeFillTint="7F"/>
      </w:tcPr>
    </w:tblStylePr>
    <w:tblStylePr w:type="nwCell">
      <w:tblPr/>
      <w:tcPr>
        <w:shd w:val="clear" w:color="auto" w:fill="FFFFFF" w:themeFill="background1"/>
      </w:tcPr>
    </w:tblStylePr>
  </w:style>
  <w:style w:type="table" w:styleId="Tramecouleur-Accent1">
    <w:name w:val="Colorful Shading Accent 1"/>
    <w:basedOn w:val="TableauNormal"/>
    <w:uiPriority w:val="71"/>
    <w:rsid w:val="00DE0EC1"/>
    <w:rPr>
      <w:color w:val="000000" w:themeColor="text1"/>
    </w:rPr>
    <w:tblPr>
      <w:tblStyleRowBandSize w:val="1"/>
      <w:tblStyleColBandSize w:val="1"/>
      <w:tblInd w:w="0" w:type="dxa"/>
      <w:tblBorders>
        <w:top w:val="single" w:sz="24" w:space="0" w:color="82A0A0" w:themeColor="accent2"/>
        <w:left w:val="single" w:sz="4" w:space="0" w:color="648282" w:themeColor="accent1"/>
        <w:bottom w:val="single" w:sz="4" w:space="0" w:color="648282" w:themeColor="accent1"/>
        <w:right w:val="single" w:sz="4" w:space="0" w:color="648282"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3F3" w:themeFill="accent1" w:themeFillTint="19"/>
    </w:tcPr>
    <w:tblStylePr w:type="firstRow">
      <w:rPr>
        <w:b/>
        <w:bCs/>
      </w:rPr>
      <w:tblPr/>
      <w:tcPr>
        <w:tcBorders>
          <w:top w:val="nil"/>
          <w:left w:val="nil"/>
          <w:bottom w:val="single" w:sz="24" w:space="0" w:color="82A0A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4D4D" w:themeFill="accent1" w:themeFillShade="99"/>
      </w:tcPr>
    </w:tblStylePr>
    <w:tblStylePr w:type="firstCol">
      <w:rPr>
        <w:color w:val="FFFFFF" w:themeColor="background1"/>
      </w:rPr>
      <w:tblPr/>
      <w:tcPr>
        <w:tcBorders>
          <w:top w:val="nil"/>
          <w:left w:val="nil"/>
          <w:bottom w:val="nil"/>
          <w:right w:val="nil"/>
          <w:insideH w:val="single" w:sz="4" w:space="0" w:color="3C4D4D" w:themeColor="accent1" w:themeShade="99"/>
          <w:insideV w:val="nil"/>
        </w:tcBorders>
        <w:shd w:val="clear" w:color="auto" w:fill="3C4D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4D4D" w:themeFill="accent1" w:themeFillShade="99"/>
      </w:tcPr>
    </w:tblStylePr>
    <w:tblStylePr w:type="band1Vert">
      <w:tblPr/>
      <w:tcPr>
        <w:shd w:val="clear" w:color="auto" w:fill="BFCECE" w:themeFill="accent1" w:themeFillTint="66"/>
      </w:tcPr>
    </w:tblStylePr>
    <w:tblStylePr w:type="band1Horz">
      <w:tblPr/>
      <w:tcPr>
        <w:shd w:val="clear" w:color="auto" w:fill="B0C2C2" w:themeFill="accent1" w:themeFillTint="7F"/>
      </w:tcPr>
    </w:tblStylePr>
    <w:tblStylePr w:type="neCell">
      <w:rPr>
        <w:color w:val="000000" w:themeColor="text1"/>
      </w:rPr>
    </w:tblStylePr>
    <w:tblStylePr w:type="nwCell">
      <w:rPr>
        <w:color w:val="000000" w:themeColor="text1"/>
      </w:rPr>
    </w:tblStylePr>
  </w:style>
  <w:style w:type="table" w:styleId="Grillecouleur-Accent1">
    <w:name w:val="Colorful Grid Accent 1"/>
    <w:basedOn w:val="TableauNormal"/>
    <w:uiPriority w:val="73"/>
    <w:rsid w:val="00DE0EC1"/>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6E6" w:themeFill="accent1" w:themeFillTint="33"/>
    </w:tcPr>
    <w:tblStylePr w:type="firstRow">
      <w:rPr>
        <w:b/>
        <w:bCs/>
      </w:rPr>
      <w:tblPr/>
      <w:tcPr>
        <w:shd w:val="clear" w:color="auto" w:fill="BFCECE" w:themeFill="accent1" w:themeFillTint="66"/>
      </w:tcPr>
    </w:tblStylePr>
    <w:tblStylePr w:type="lastRow">
      <w:rPr>
        <w:b/>
        <w:bCs/>
        <w:color w:val="000000" w:themeColor="text1"/>
      </w:rPr>
      <w:tblPr/>
      <w:tcPr>
        <w:shd w:val="clear" w:color="auto" w:fill="BFCECE" w:themeFill="accent1" w:themeFillTint="66"/>
      </w:tcPr>
    </w:tblStylePr>
    <w:tblStylePr w:type="firstCol">
      <w:rPr>
        <w:color w:val="FFFFFF" w:themeColor="background1"/>
      </w:rPr>
      <w:tblPr/>
      <w:tcPr>
        <w:shd w:val="clear" w:color="auto" w:fill="4A6161" w:themeFill="accent1" w:themeFillShade="BF"/>
      </w:tcPr>
    </w:tblStylePr>
    <w:tblStylePr w:type="lastCol">
      <w:rPr>
        <w:color w:val="FFFFFF" w:themeColor="background1"/>
      </w:rPr>
      <w:tblPr/>
      <w:tcPr>
        <w:shd w:val="clear" w:color="auto" w:fill="4A6161" w:themeFill="accent1" w:themeFillShade="BF"/>
      </w:tcPr>
    </w:tblStylePr>
    <w:tblStylePr w:type="band1Vert">
      <w:tblPr/>
      <w:tcPr>
        <w:shd w:val="clear" w:color="auto" w:fill="B0C2C2" w:themeFill="accent1" w:themeFillTint="7F"/>
      </w:tcPr>
    </w:tblStylePr>
    <w:tblStylePr w:type="band1Horz">
      <w:tblPr/>
      <w:tcPr>
        <w:shd w:val="clear" w:color="auto" w:fill="B0C2C2" w:themeFill="accent1" w:themeFillTint="7F"/>
      </w:tcPr>
    </w:tblStylePr>
  </w:style>
  <w:style w:type="table" w:styleId="Listefonce-Accent1">
    <w:name w:val="Dark List Accent 1"/>
    <w:basedOn w:val="TableauNormal"/>
    <w:uiPriority w:val="70"/>
    <w:rsid w:val="00DE0EC1"/>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482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140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A61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A6161" w:themeFill="accent1" w:themeFillShade="BF"/>
      </w:tcPr>
    </w:tblStylePr>
    <w:tblStylePr w:type="band1Vert">
      <w:tblPr/>
      <w:tcPr>
        <w:tcBorders>
          <w:top w:val="nil"/>
          <w:left w:val="nil"/>
          <w:bottom w:val="nil"/>
          <w:right w:val="nil"/>
          <w:insideH w:val="nil"/>
          <w:insideV w:val="nil"/>
        </w:tcBorders>
        <w:shd w:val="clear" w:color="auto" w:fill="4A6161" w:themeFill="accent1" w:themeFillShade="BF"/>
      </w:tcPr>
    </w:tblStylePr>
    <w:tblStylePr w:type="band1Horz">
      <w:tblPr/>
      <w:tcPr>
        <w:tcBorders>
          <w:top w:val="nil"/>
          <w:left w:val="nil"/>
          <w:bottom w:val="nil"/>
          <w:right w:val="nil"/>
          <w:insideH w:val="nil"/>
          <w:insideV w:val="nil"/>
        </w:tcBorders>
        <w:shd w:val="clear" w:color="auto" w:fill="4A6161" w:themeFill="accent1" w:themeFillShade="BF"/>
      </w:tcPr>
    </w:tblStylePr>
  </w:style>
  <w:style w:type="paragraph" w:styleId="Notedefin">
    <w:name w:val="endnote text"/>
    <w:basedOn w:val="Normal"/>
    <w:link w:val="NotedefinCar"/>
    <w:uiPriority w:val="99"/>
    <w:semiHidden/>
    <w:unhideWhenUsed/>
    <w:rsid w:val="00996B40"/>
    <w:pPr>
      <w:spacing w:after="0" w:line="240" w:lineRule="auto"/>
      <w:jc w:val="left"/>
    </w:pPr>
    <w:rPr>
      <w:rFonts w:asciiTheme="minorHAnsi" w:eastAsiaTheme="minorHAnsi" w:hAnsiTheme="minorHAnsi" w:cstheme="minorBidi"/>
      <w:color w:val="648282" w:themeColor="text2"/>
      <w:sz w:val="16"/>
      <w:szCs w:val="20"/>
      <w:lang w:eastAsia="en-US"/>
    </w:rPr>
  </w:style>
  <w:style w:type="character" w:customStyle="1" w:styleId="NotedefinCar">
    <w:name w:val="Note de fin Car"/>
    <w:basedOn w:val="Policepardfaut"/>
    <w:link w:val="Notedefin"/>
    <w:uiPriority w:val="99"/>
    <w:semiHidden/>
    <w:rsid w:val="00996B40"/>
    <w:rPr>
      <w:rFonts w:asciiTheme="minorHAnsi" w:eastAsiaTheme="minorHAnsi" w:hAnsiTheme="minorHAnsi" w:cstheme="minorBidi"/>
      <w:color w:val="648282" w:themeColor="text2"/>
      <w:sz w:val="16"/>
      <w:szCs w:val="20"/>
      <w:lang w:eastAsia="en-US"/>
    </w:rPr>
  </w:style>
  <w:style w:type="character" w:styleId="Marquedenotedefin">
    <w:name w:val="endnote reference"/>
    <w:basedOn w:val="Policepardfaut"/>
    <w:uiPriority w:val="99"/>
    <w:semiHidden/>
    <w:unhideWhenUsed/>
    <w:rsid w:val="009C3754"/>
    <w:rPr>
      <w:vertAlign w:val="superscript"/>
    </w:rPr>
  </w:style>
  <w:style w:type="numbering" w:customStyle="1" w:styleId="CartONGbullet">
    <w:name w:val="CartONG bullet"/>
    <w:uiPriority w:val="99"/>
    <w:rsid w:val="005745AF"/>
    <w:pPr>
      <w:numPr>
        <w:numId w:val="8"/>
      </w:numPr>
    </w:pPr>
  </w:style>
  <w:style w:type="paragraph" w:styleId="Listepuces">
    <w:name w:val="List Bullet"/>
    <w:basedOn w:val="Normal"/>
    <w:uiPriority w:val="99"/>
    <w:unhideWhenUsed/>
    <w:rsid w:val="00FD4010"/>
    <w:pPr>
      <w:contextualSpacing/>
    </w:pPr>
  </w:style>
  <w:style w:type="paragraph" w:styleId="Listepuces2">
    <w:name w:val="List Bullet 2"/>
    <w:basedOn w:val="Normal"/>
    <w:uiPriority w:val="99"/>
    <w:semiHidden/>
    <w:unhideWhenUsed/>
    <w:rsid w:val="00FD4010"/>
    <w:pPr>
      <w:contextualSpacing/>
    </w:pPr>
  </w:style>
  <w:style w:type="table" w:styleId="Tramemoyenne1-Accent3">
    <w:name w:val="Medium Shading 1 Accent 3"/>
    <w:basedOn w:val="TableauNormal"/>
    <w:uiPriority w:val="63"/>
    <w:rsid w:val="00154C99"/>
    <w:tblPr>
      <w:tblStyleRowBandSize w:val="1"/>
      <w:tblStyleColBandSize w:val="1"/>
      <w:tblInd w:w="0" w:type="dxa"/>
      <w:tbl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single" w:sz="8" w:space="0" w:color="6DCACA"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shd w:val="clear" w:color="auto" w:fill="41B4B4" w:themeFill="accent3"/>
      </w:tcPr>
    </w:tblStylePr>
    <w:tblStylePr w:type="lastRow">
      <w:pPr>
        <w:spacing w:before="0" w:after="0" w:line="240" w:lineRule="auto"/>
      </w:pPr>
      <w:rPr>
        <w:b/>
        <w:bCs/>
      </w:rPr>
      <w:tblPr/>
      <w:tcPr>
        <w:tcBorders>
          <w:top w:val="double" w:sz="6"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tcPr>
    </w:tblStylePr>
    <w:tblStylePr w:type="firstCol">
      <w:rPr>
        <w:b/>
        <w:bCs/>
      </w:rPr>
    </w:tblStylePr>
    <w:tblStylePr w:type="lastCol">
      <w:rPr>
        <w:b/>
        <w:bCs/>
      </w:rPr>
    </w:tblStylePr>
    <w:tblStylePr w:type="band1Vert">
      <w:tblPr/>
      <w:tcPr>
        <w:shd w:val="clear" w:color="auto" w:fill="CEEDED" w:themeFill="accent3" w:themeFillTint="3F"/>
      </w:tcPr>
    </w:tblStylePr>
    <w:tblStylePr w:type="band1Horz">
      <w:tblPr/>
      <w:tcPr>
        <w:tcBorders>
          <w:insideH w:val="nil"/>
          <w:insideV w:val="nil"/>
        </w:tcBorders>
        <w:shd w:val="clear" w:color="auto" w:fill="CEEDED" w:themeFill="accent3" w:themeFillTint="3F"/>
      </w:tcPr>
    </w:tblStylePr>
    <w:tblStylePr w:type="band2Horz">
      <w:tblPr/>
      <w:tcPr>
        <w:tcBorders>
          <w:insideH w:val="nil"/>
          <w:insideV w:val="nil"/>
        </w:tcBorders>
      </w:tcPr>
    </w:tblStylePr>
  </w:style>
  <w:style w:type="table" w:styleId="Tramemoyenne1-Accent1">
    <w:name w:val="Medium Shading 1 Accent 1"/>
    <w:basedOn w:val="TableauNormal"/>
    <w:uiPriority w:val="63"/>
    <w:rsid w:val="00154C99"/>
    <w:tblPr>
      <w:tblStyleRowBandSize w:val="1"/>
      <w:tblStyleColBandSize w:val="1"/>
      <w:tblInd w:w="0" w:type="dxa"/>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styleId="Tramemoyenne1">
    <w:name w:val="Medium Shading 1"/>
    <w:basedOn w:val="TableauNormal"/>
    <w:uiPriority w:val="63"/>
    <w:rsid w:val="00154C99"/>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5">
    <w:name w:val="Medium Shading 1 Accent 5"/>
    <w:basedOn w:val="TableauNormal"/>
    <w:uiPriority w:val="63"/>
    <w:rsid w:val="00154C99"/>
    <w:tblPr>
      <w:tblStyleRowBandSize w:val="1"/>
      <w:tblStyleColBandSize w:val="1"/>
      <w:tblInd w:w="0" w:type="dxa"/>
      <w:tbl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single" w:sz="8" w:space="0" w:color="F6883D"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shd w:val="clear" w:color="auto" w:fill="E6640A" w:themeFill="accent5"/>
      </w:tcPr>
    </w:tblStylePr>
    <w:tblStylePr w:type="lastRow">
      <w:pPr>
        <w:spacing w:before="0" w:after="0" w:line="240" w:lineRule="auto"/>
      </w:pPr>
      <w:rPr>
        <w:b/>
        <w:bCs/>
      </w:rPr>
      <w:tblPr/>
      <w:tcPr>
        <w:tcBorders>
          <w:top w:val="double" w:sz="6"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CD7BE" w:themeFill="accent5" w:themeFillTint="3F"/>
      </w:tcPr>
    </w:tblStylePr>
    <w:tblStylePr w:type="band1Horz">
      <w:tblPr/>
      <w:tcPr>
        <w:tcBorders>
          <w:insideH w:val="nil"/>
          <w:insideV w:val="nil"/>
        </w:tcBorders>
        <w:shd w:val="clear" w:color="auto" w:fill="FCD7BE" w:themeFill="accent5" w:themeFillTint="3F"/>
      </w:tcPr>
    </w:tblStylePr>
    <w:tblStylePr w:type="band2Horz">
      <w:tblPr/>
      <w:tcPr>
        <w:tcBorders>
          <w:insideH w:val="nil"/>
          <w:insideV w:val="nil"/>
        </w:tcBorders>
      </w:tcPr>
    </w:tblStylePr>
  </w:style>
  <w:style w:type="table" w:styleId="Grilleclaire-Accent3">
    <w:name w:val="Light Grid Accent 3"/>
    <w:basedOn w:val="TableauNormal"/>
    <w:uiPriority w:val="62"/>
    <w:rsid w:val="00154C99"/>
    <w:tblPr>
      <w:tblStyleRowBandSize w:val="1"/>
      <w:tblStyleColBandSize w:val="1"/>
      <w:tblInd w:w="0" w:type="dxa"/>
      <w:tblBorders>
        <w:top w:val="single" w:sz="8" w:space="0" w:color="41B4B4" w:themeColor="accent3"/>
        <w:left w:val="single" w:sz="8" w:space="0" w:color="41B4B4" w:themeColor="accent3"/>
        <w:bottom w:val="single" w:sz="8" w:space="0" w:color="41B4B4" w:themeColor="accent3"/>
        <w:right w:val="single" w:sz="8" w:space="0" w:color="41B4B4" w:themeColor="accent3"/>
        <w:insideH w:val="single" w:sz="8" w:space="0" w:color="41B4B4" w:themeColor="accent3"/>
        <w:insideV w:val="single" w:sz="8" w:space="0" w:color="41B4B4"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18" w:space="0" w:color="41B4B4" w:themeColor="accent3"/>
          <w:right w:val="single" w:sz="8" w:space="0" w:color="41B4B4" w:themeColor="accent3"/>
          <w:insideH w:val="nil"/>
          <w:insideV w:val="single" w:sz="8" w:space="0" w:color="41B4B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B4B4" w:themeColor="accent3"/>
          <w:left w:val="single" w:sz="8" w:space="0" w:color="41B4B4" w:themeColor="accent3"/>
          <w:bottom w:val="single" w:sz="8" w:space="0" w:color="41B4B4" w:themeColor="accent3"/>
          <w:right w:val="single" w:sz="8" w:space="0" w:color="41B4B4" w:themeColor="accent3"/>
          <w:insideH w:val="nil"/>
          <w:insideV w:val="single" w:sz="8" w:space="0" w:color="41B4B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tcPr>
    </w:tblStylePr>
    <w:tblStylePr w:type="band1Vert">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shd w:val="clear" w:color="auto" w:fill="CEEDED" w:themeFill="accent3" w:themeFillTint="3F"/>
      </w:tcPr>
    </w:tblStylePr>
    <w:tblStylePr w:type="band1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shd w:val="clear" w:color="auto" w:fill="CEEDED" w:themeFill="accent3" w:themeFillTint="3F"/>
      </w:tcPr>
    </w:tblStylePr>
    <w:tblStylePr w:type="band2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tcPr>
    </w:tblStylePr>
  </w:style>
  <w:style w:type="table" w:styleId="Grilleclaire-Accent1">
    <w:name w:val="Light Grid Accent 1"/>
    <w:aliases w:val="Table CartONG"/>
    <w:basedOn w:val="TableauNormal"/>
    <w:uiPriority w:val="62"/>
    <w:rsid w:val="00DE0D56"/>
    <w:rPr>
      <w:rFonts w:asciiTheme="minorHAnsi" w:hAnsiTheme="minorHAnsi"/>
    </w:rPr>
    <w:tblPr>
      <w:tblStyleRowBandSize w:val="1"/>
      <w:tblStyleColBandSize w:val="1"/>
      <w:tblInd w:w="0" w:type="dxa"/>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CellMar>
        <w:top w:w="0" w:type="dxa"/>
        <w:left w:w="108" w:type="dxa"/>
        <w:bottom w:w="0" w:type="dxa"/>
        <w:right w:w="108" w:type="dxa"/>
      </w:tblCellMar>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648282"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82A0A0"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48282" w:themeColor="accent1"/>
          <w:left w:val="single" w:sz="8" w:space="0" w:color="648282" w:themeColor="accent1"/>
          <w:bottom w:val="single" w:sz="8" w:space="0" w:color="648282" w:themeColor="accent1"/>
          <w:right w:val="single" w:sz="8" w:space="0" w:color="648282" w:themeColor="accent1"/>
        </w:tcBorders>
      </w:tcPr>
    </w:tblStylePr>
    <w:tblStylePr w:type="band1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shd w:val="clear" w:color="auto" w:fill="D7E1E1" w:themeFill="accent1" w:themeFillTint="3F"/>
      </w:tcPr>
    </w:tblStylePr>
    <w:tblStylePr w:type="band2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tcPr>
    </w:tblStylePr>
  </w:style>
  <w:style w:type="character" w:styleId="CodeHTML">
    <w:name w:val="HTML Code"/>
    <w:uiPriority w:val="1"/>
    <w:rsid w:val="00283F82"/>
    <w:rPr>
      <w:rFonts w:ascii="Courier New" w:hAnsi="Courier New" w:cs="Courier New"/>
      <w:sz w:val="22"/>
      <w:szCs w:val="20"/>
    </w:rPr>
  </w:style>
  <w:style w:type="paragraph" w:customStyle="1" w:styleId="Tip">
    <w:name w:val="Tip"/>
    <w:basedOn w:val="Paragraphedeliste"/>
    <w:next w:val="Normal"/>
    <w:link w:val="TipChar"/>
    <w:uiPriority w:val="1"/>
    <w:qFormat/>
    <w:rsid w:val="00A34453"/>
    <w:pPr>
      <w:numPr>
        <w:numId w:val="5"/>
      </w:numPr>
      <w:spacing w:after="120"/>
      <w:ind w:left="397" w:hanging="397"/>
    </w:pPr>
    <w:rPr>
      <w:color w:val="4A6161" w:themeColor="text2" w:themeShade="BF"/>
    </w:rPr>
  </w:style>
  <w:style w:type="paragraph" w:customStyle="1" w:styleId="Careful">
    <w:name w:val="Careful"/>
    <w:basedOn w:val="Paragraphedeliste"/>
    <w:next w:val="Normal"/>
    <w:link w:val="CarefulChar"/>
    <w:uiPriority w:val="1"/>
    <w:qFormat/>
    <w:rsid w:val="00A34453"/>
    <w:pPr>
      <w:numPr>
        <w:numId w:val="6"/>
      </w:numPr>
      <w:spacing w:after="120"/>
      <w:ind w:left="454" w:hanging="454"/>
    </w:pPr>
    <w:rPr>
      <w:color w:val="E6640A" w:themeColor="accent5"/>
    </w:rPr>
  </w:style>
  <w:style w:type="character" w:customStyle="1" w:styleId="ParagraphedelisteCar">
    <w:name w:val="Paragraphe de liste Car"/>
    <w:basedOn w:val="Policepardfaut"/>
    <w:link w:val="Paragraphedeliste"/>
    <w:uiPriority w:val="34"/>
    <w:rsid w:val="00586487"/>
    <w:rPr>
      <w:rFonts w:ascii="Verdana" w:eastAsia="Times New Roman" w:hAnsi="Verdana" w:cs="Verdana"/>
      <w:sz w:val="20"/>
      <w:lang w:val="en-US" w:eastAsia="ar-SA"/>
    </w:rPr>
  </w:style>
  <w:style w:type="character" w:customStyle="1" w:styleId="TipChar">
    <w:name w:val="Tip Char"/>
    <w:basedOn w:val="ParagraphedelisteCar"/>
    <w:link w:val="Tip"/>
    <w:uiPriority w:val="1"/>
    <w:rsid w:val="00A34453"/>
    <w:rPr>
      <w:rFonts w:ascii="Verdana" w:eastAsia="Times New Roman" w:hAnsi="Verdana" w:cs="Verdana"/>
      <w:color w:val="4A6161" w:themeColor="text2" w:themeShade="BF"/>
      <w:sz w:val="20"/>
      <w:lang w:val="en-US" w:eastAsia="ar-SA"/>
    </w:rPr>
  </w:style>
  <w:style w:type="paragraph" w:styleId="Retraitnormal">
    <w:name w:val="Normal Indent"/>
    <w:basedOn w:val="Normal"/>
    <w:uiPriority w:val="99"/>
    <w:semiHidden/>
    <w:unhideWhenUsed/>
    <w:rsid w:val="00586487"/>
    <w:pPr>
      <w:ind w:left="720"/>
    </w:pPr>
  </w:style>
  <w:style w:type="character" w:customStyle="1" w:styleId="CarefulChar">
    <w:name w:val="Careful Char"/>
    <w:basedOn w:val="TipChar"/>
    <w:link w:val="Careful"/>
    <w:uiPriority w:val="1"/>
    <w:rsid w:val="00A34453"/>
    <w:rPr>
      <w:rFonts w:ascii="Verdana" w:eastAsia="Times New Roman" w:hAnsi="Verdana" w:cs="Verdana"/>
      <w:color w:val="E6640A" w:themeColor="accent5"/>
      <w:sz w:val="20"/>
      <w:lang w:val="en-US" w:eastAsia="ar-SA"/>
    </w:rPr>
  </w:style>
  <w:style w:type="table" w:customStyle="1" w:styleId="GridTable7Colorful-Accent51">
    <w:name w:val="Grid Table 7 Colorful - Accent 51"/>
    <w:basedOn w:val="TableauNormal"/>
    <w:uiPriority w:val="52"/>
    <w:rsid w:val="00DE0D56"/>
    <w:rPr>
      <w:color w:val="AC4A07" w:themeColor="accent5" w:themeShade="BF"/>
    </w:rPr>
    <w:tblPr>
      <w:tblStyleRowBandSize w:val="1"/>
      <w:tblStyleColBandSize w:val="1"/>
      <w:tblInd w:w="0" w:type="dxa"/>
      <w:tblBorders>
        <w:top w:val="single" w:sz="4" w:space="0" w:color="F8A063" w:themeColor="accent5" w:themeTint="99"/>
        <w:left w:val="single" w:sz="4" w:space="0" w:color="F8A063" w:themeColor="accent5" w:themeTint="99"/>
        <w:bottom w:val="single" w:sz="4" w:space="0" w:color="F8A063" w:themeColor="accent5" w:themeTint="99"/>
        <w:right w:val="single" w:sz="4" w:space="0" w:color="F8A063" w:themeColor="accent5" w:themeTint="99"/>
        <w:insideH w:val="single" w:sz="4" w:space="0" w:color="F8A063" w:themeColor="accent5" w:themeTint="99"/>
        <w:insideV w:val="single" w:sz="4" w:space="0" w:color="F8A063"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DFCB" w:themeFill="accent5" w:themeFillTint="33"/>
      </w:tcPr>
    </w:tblStylePr>
    <w:tblStylePr w:type="band1Horz">
      <w:tblPr/>
      <w:tcPr>
        <w:shd w:val="clear" w:color="auto" w:fill="FCDFCB" w:themeFill="accent5" w:themeFillTint="33"/>
      </w:tcPr>
    </w:tblStylePr>
    <w:tblStylePr w:type="neCell">
      <w:tblPr/>
      <w:tcPr>
        <w:tcBorders>
          <w:bottom w:val="single" w:sz="4" w:space="0" w:color="F8A063" w:themeColor="accent5" w:themeTint="99"/>
        </w:tcBorders>
      </w:tcPr>
    </w:tblStylePr>
    <w:tblStylePr w:type="nwCell">
      <w:tblPr/>
      <w:tcPr>
        <w:tcBorders>
          <w:bottom w:val="single" w:sz="4" w:space="0" w:color="F8A063" w:themeColor="accent5" w:themeTint="99"/>
        </w:tcBorders>
      </w:tcPr>
    </w:tblStylePr>
    <w:tblStylePr w:type="seCell">
      <w:tblPr/>
      <w:tcPr>
        <w:tcBorders>
          <w:top w:val="single" w:sz="4" w:space="0" w:color="F8A063" w:themeColor="accent5" w:themeTint="99"/>
        </w:tcBorders>
      </w:tcPr>
    </w:tblStylePr>
    <w:tblStylePr w:type="swCell">
      <w:tblPr/>
      <w:tcPr>
        <w:tcBorders>
          <w:top w:val="single" w:sz="4" w:space="0" w:color="F8A063" w:themeColor="accent5" w:themeTint="99"/>
        </w:tcBorders>
      </w:tcPr>
    </w:tblStylePr>
  </w:style>
  <w:style w:type="paragraph" w:styleId="Lgende">
    <w:name w:val="caption"/>
    <w:basedOn w:val="Normal"/>
    <w:next w:val="Normal"/>
    <w:uiPriority w:val="35"/>
    <w:qFormat/>
    <w:locked/>
    <w:rsid w:val="00A257EB"/>
    <w:pPr>
      <w:suppressAutoHyphens w:val="0"/>
      <w:spacing w:after="0" w:line="240" w:lineRule="auto"/>
      <w:jc w:val="center"/>
    </w:pPr>
    <w:rPr>
      <w:rFonts w:cs="Times New Roman"/>
      <w:b/>
      <w:bCs/>
      <w:sz w:val="16"/>
      <w:szCs w:val="20"/>
      <w:lang w:val="fr-FR" w:eastAsia="fr-FR"/>
    </w:rPr>
  </w:style>
  <w:style w:type="paragraph" w:customStyle="1" w:styleId="Listeavsnitt">
    <w:name w:val="Listeavsnitt"/>
    <w:basedOn w:val="Normal"/>
    <w:uiPriority w:val="34"/>
    <w:qFormat/>
    <w:rsid w:val="002046AD"/>
    <w:pPr>
      <w:suppressAutoHyphens w:val="0"/>
      <w:spacing w:after="0" w:line="240" w:lineRule="auto"/>
      <w:ind w:left="720"/>
    </w:pPr>
    <w:rPr>
      <w:rFonts w:cs="Times New Roman"/>
      <w:szCs w:val="24"/>
      <w:lang w:val="fr-FR" w:eastAsia="fr-FR"/>
    </w:rPr>
  </w:style>
  <w:style w:type="table" w:styleId="Listemoyenne2">
    <w:name w:val="Medium List 2"/>
    <w:basedOn w:val="TableauNormal"/>
    <w:uiPriority w:val="66"/>
    <w:rsid w:val="002A554E"/>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Rvision">
    <w:name w:val="Revision"/>
    <w:hidden/>
    <w:uiPriority w:val="99"/>
    <w:semiHidden/>
    <w:rsid w:val="009A764D"/>
    <w:rPr>
      <w:rFonts w:ascii="Verdana" w:eastAsia="Times New Roman" w:hAnsi="Verdana" w:cs="Verdana"/>
      <w:sz w:val="20"/>
      <w:lang w:val="en-US" w:eastAsia="ar-SA"/>
    </w:rPr>
  </w:style>
  <w:style w:type="character" w:styleId="Lienhypertextesuivi">
    <w:name w:val="FollowedHyperlink"/>
    <w:basedOn w:val="Policepardfaut"/>
    <w:uiPriority w:val="99"/>
    <w:semiHidden/>
    <w:unhideWhenUsed/>
    <w:rsid w:val="00F70BD7"/>
    <w:rPr>
      <w:color w:val="A0C8C8" w:themeColor="followedHyperlink"/>
      <w:u w:val="single"/>
    </w:rPr>
  </w:style>
  <w:style w:type="table" w:customStyle="1" w:styleId="PlainTable51">
    <w:name w:val="Plain Table 51"/>
    <w:basedOn w:val="TableauNormal"/>
    <w:uiPriority w:val="45"/>
    <w:rsid w:val="00565E11"/>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ox-4dc6263373-msonormal">
    <w:name w:val="ox-4dc6263373-msonormal"/>
    <w:basedOn w:val="Normal"/>
    <w:rsid w:val="00353CE1"/>
    <w:pPr>
      <w:suppressAutoHyphens w:val="0"/>
      <w:spacing w:before="100" w:beforeAutospacing="1" w:after="100" w:afterAutospacing="1" w:line="240" w:lineRule="auto"/>
      <w:jc w:val="left"/>
    </w:pPr>
    <w:rPr>
      <w:rFonts w:ascii="Times New Roman" w:eastAsia="Calibri" w:hAnsi="Times New Roman" w:cs="Times New Roman"/>
      <w:szCs w:val="20"/>
      <w:lang w:val="fr-CH"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sz w:val="22"/>
        <w:szCs w:val="22"/>
        <w:lang w:val="fr-FR" w:eastAsia="fr-FR" w:bidi="ar-SA"/>
      </w:rPr>
    </w:rPrDefault>
    <w:pPrDefault/>
  </w:docDefaults>
  <w:latentStyles w:defLockedState="0" w:defUIPriority="99" w:defSemiHidden="0" w:defUnhideWhenUsed="1" w:defQFormat="0" w:count="276">
    <w:lsdException w:name="Normal" w:locked="1" w:uiPriority="0" w:unhideWhenUsed="0" w:qFormat="1"/>
    <w:lsdException w:name="heading 1" w:locked="1" w:uiPriority="0" w:unhideWhenUsed="0" w:qFormat="1"/>
    <w:lsdException w:name="heading 2" w:locked="1" w:uiPriority="0" w:unhideWhenUsed="0" w:qFormat="1"/>
    <w:lsdException w:name="heading 3" w:locked="1" w:uiPriority="0" w:unhideWhenUsed="0" w:qFormat="1"/>
    <w:lsdException w:name="heading 4" w:locked="1" w:uiPriority="3" w:unhideWhenUsed="0"/>
    <w:lsdException w:name="heading 5" w:locked="1" w:uiPriority="3" w:unhideWhenUsed="0"/>
    <w:lsdException w:name="heading 6" w:locked="1" w:unhideWhenUsed="0"/>
    <w:lsdException w:name="heading 7" w:locked="1"/>
    <w:lsdException w:name="heading 8" w:locked="1"/>
    <w:lsdException w:name="heading 9" w:lock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locked="1"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locked="1" w:uiPriority="10" w:unhideWhenUsed="0" w:qFormat="1"/>
    <w:lsdException w:name="Closing" w:semiHidden="1"/>
    <w:lsdException w:name="Signature" w:semiHidden="1"/>
    <w:lsdException w:name="Default Paragraph Font" w:locked="1" w:uiPriority="0"/>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locked="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locked="1" w:uiPriority="0" w:unhideWhenUsed="0"/>
    <w:lsdException w:name="Emphasis" w:locked="1"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uiPriority="0"/>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lsdException w:name="Table Grid" w:locked="1" w:uiPriority="0" w:unhideWhenUsed="0"/>
    <w:lsdException w:name="Table Theme" w:semiHidden="1"/>
    <w:lsdException w:name="Note Level 1" w:unhideWhenUsed="0"/>
    <w:lsdException w:name="Note Level 2" w:unhideWhenUsed="0"/>
    <w:lsdException w:name="Note Level 3" w:unhideWhenUsed="0"/>
    <w:lsdException w:name="Note Level 4" w:unhideWhenUsed="0"/>
    <w:lsdException w:name="Note Level 5" w:unhideWhenUsed="0"/>
    <w:lsdException w:name="Note Level 6" w:unhideWhenUsed="0"/>
    <w:lsdException w:name="Note Level 7" w:unhideWhenUsed="0"/>
    <w:lsdException w:name="Note Level 8" w:unhideWhenUsed="0"/>
    <w:lsdException w:name="Note Level 9" w:unhideWhenUsed="0"/>
    <w:lsdException w:name="Placeholder Text" w:semiHidden="1" w:unhideWhenUsed="0"/>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iPriority="29" w:unhideWhenUsed="0" w:qFormat="1"/>
    <w:lsdException w:name="Intense Quote" w:uiPriority="30" w:unhideWhenUsed="0"/>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semiHidden="1" w:uiPriority="37"/>
    <w:lsdException w:name="TOC Heading" w:uiPriority="39" w:qFormat="1"/>
  </w:latentStyles>
  <w:style w:type="paragraph" w:default="1" w:styleId="Normal">
    <w:name w:val="Normal"/>
    <w:qFormat/>
    <w:rsid w:val="00F432D2"/>
    <w:pPr>
      <w:suppressAutoHyphens/>
      <w:spacing w:after="120" w:line="288" w:lineRule="auto"/>
      <w:jc w:val="both"/>
    </w:pPr>
    <w:rPr>
      <w:rFonts w:ascii="Verdana" w:eastAsia="Times New Roman" w:hAnsi="Verdana" w:cs="Verdana"/>
      <w:sz w:val="20"/>
      <w:lang w:val="en-US" w:eastAsia="ar-SA"/>
    </w:rPr>
  </w:style>
  <w:style w:type="paragraph" w:styleId="Titre1">
    <w:name w:val="heading 1"/>
    <w:basedOn w:val="Normal"/>
    <w:next w:val="Normal"/>
    <w:link w:val="Titre1Car"/>
    <w:qFormat/>
    <w:rsid w:val="00393344"/>
    <w:pPr>
      <w:keepNext/>
      <w:keepLines/>
      <w:numPr>
        <w:numId w:val="7"/>
      </w:numPr>
      <w:spacing w:before="120"/>
      <w:jc w:val="left"/>
      <w:outlineLvl w:val="0"/>
    </w:pPr>
    <w:rPr>
      <w:rFonts w:asciiTheme="majorHAnsi" w:hAnsiTheme="majorHAnsi"/>
      <w:b/>
      <w:bCs/>
      <w:color w:val="648282" w:themeColor="accent1"/>
      <w:sz w:val="22"/>
      <w:szCs w:val="28"/>
    </w:rPr>
  </w:style>
  <w:style w:type="paragraph" w:styleId="Titre2">
    <w:name w:val="heading 2"/>
    <w:basedOn w:val="Normal"/>
    <w:next w:val="Normal"/>
    <w:link w:val="Titre2Car"/>
    <w:qFormat/>
    <w:rsid w:val="00393344"/>
    <w:pPr>
      <w:keepNext/>
      <w:keepLines/>
      <w:numPr>
        <w:ilvl w:val="1"/>
        <w:numId w:val="7"/>
      </w:numPr>
      <w:spacing w:before="120"/>
      <w:outlineLvl w:val="1"/>
    </w:pPr>
    <w:rPr>
      <w:rFonts w:asciiTheme="majorHAnsi" w:hAnsiTheme="majorHAnsi"/>
      <w:b/>
      <w:bCs/>
      <w:color w:val="82A0A0" w:themeColor="accent2"/>
      <w:szCs w:val="26"/>
    </w:rPr>
  </w:style>
  <w:style w:type="paragraph" w:styleId="Titre3">
    <w:name w:val="heading 3"/>
    <w:basedOn w:val="Normal"/>
    <w:next w:val="Normal"/>
    <w:link w:val="Titre3Car"/>
    <w:qFormat/>
    <w:rsid w:val="00393344"/>
    <w:pPr>
      <w:keepNext/>
      <w:keepLines/>
      <w:numPr>
        <w:ilvl w:val="2"/>
        <w:numId w:val="7"/>
      </w:numPr>
      <w:spacing w:before="120"/>
      <w:outlineLvl w:val="2"/>
    </w:pPr>
    <w:rPr>
      <w:bCs/>
      <w:color w:val="82A0A0" w:themeColor="accent2"/>
    </w:rPr>
  </w:style>
  <w:style w:type="paragraph" w:styleId="Titre4">
    <w:name w:val="heading 4"/>
    <w:basedOn w:val="Normal"/>
    <w:next w:val="Normal"/>
    <w:link w:val="Titre4Car"/>
    <w:uiPriority w:val="3"/>
    <w:rsid w:val="00F468F5"/>
    <w:pPr>
      <w:keepNext/>
      <w:keepLines/>
      <w:numPr>
        <w:ilvl w:val="3"/>
        <w:numId w:val="7"/>
      </w:numPr>
      <w:spacing w:before="120" w:after="60"/>
      <w:outlineLvl w:val="3"/>
    </w:pPr>
    <w:rPr>
      <w:bCs/>
      <w:i/>
      <w:iCs/>
      <w:color w:val="308686" w:themeColor="accent3" w:themeShade="BF"/>
    </w:rPr>
  </w:style>
  <w:style w:type="paragraph" w:styleId="Titre5">
    <w:name w:val="heading 5"/>
    <w:basedOn w:val="Normal"/>
    <w:next w:val="Normal"/>
    <w:link w:val="Titre5Car"/>
    <w:uiPriority w:val="3"/>
    <w:rsid w:val="00F468F5"/>
    <w:pPr>
      <w:keepNext/>
      <w:keepLines/>
      <w:numPr>
        <w:ilvl w:val="4"/>
        <w:numId w:val="7"/>
      </w:numPr>
      <w:spacing w:before="120" w:after="60"/>
      <w:outlineLvl w:val="4"/>
    </w:pPr>
    <w:rPr>
      <w:i/>
      <w:color w:val="308686" w:themeColor="accent3" w:themeShade="BF"/>
    </w:rPr>
  </w:style>
  <w:style w:type="paragraph" w:styleId="Titre6">
    <w:name w:val="heading 6"/>
    <w:basedOn w:val="Normal"/>
    <w:next w:val="Normal"/>
    <w:link w:val="Titre6Car"/>
    <w:uiPriority w:val="99"/>
    <w:rsid w:val="00F468F5"/>
    <w:pPr>
      <w:keepNext/>
      <w:keepLines/>
      <w:numPr>
        <w:ilvl w:val="5"/>
        <w:numId w:val="7"/>
      </w:numPr>
      <w:spacing w:before="200" w:after="0"/>
      <w:outlineLvl w:val="5"/>
    </w:pPr>
    <w:rPr>
      <w:iCs/>
      <w:color w:val="308686" w:themeColor="accent3" w:themeShade="BF"/>
    </w:rPr>
  </w:style>
  <w:style w:type="paragraph" w:styleId="Titre7">
    <w:name w:val="heading 7"/>
    <w:basedOn w:val="Normal"/>
    <w:next w:val="Normal"/>
    <w:link w:val="Titre7Car"/>
    <w:uiPriority w:val="99"/>
    <w:rsid w:val="00F468F5"/>
    <w:pPr>
      <w:keepNext/>
      <w:keepLines/>
      <w:numPr>
        <w:ilvl w:val="6"/>
        <w:numId w:val="7"/>
      </w:numPr>
      <w:spacing w:before="200" w:after="0"/>
      <w:outlineLvl w:val="6"/>
    </w:pPr>
    <w:rPr>
      <w:iCs/>
      <w:color w:val="7F7F7F" w:themeColor="text1" w:themeTint="80"/>
    </w:rPr>
  </w:style>
  <w:style w:type="paragraph" w:styleId="Titre8">
    <w:name w:val="heading 8"/>
    <w:basedOn w:val="Normal"/>
    <w:next w:val="Normal"/>
    <w:link w:val="Titre8Car"/>
    <w:uiPriority w:val="99"/>
    <w:rsid w:val="00F468F5"/>
    <w:pPr>
      <w:keepNext/>
      <w:keepLines/>
      <w:numPr>
        <w:ilvl w:val="7"/>
        <w:numId w:val="7"/>
      </w:numPr>
      <w:spacing w:before="200" w:after="0"/>
      <w:outlineLvl w:val="7"/>
    </w:pPr>
    <w:rPr>
      <w:i/>
      <w:color w:val="7F7F7F" w:themeColor="text1" w:themeTint="80"/>
      <w:szCs w:val="20"/>
    </w:rPr>
  </w:style>
  <w:style w:type="paragraph" w:styleId="Titre9">
    <w:name w:val="heading 9"/>
    <w:basedOn w:val="Normal"/>
    <w:next w:val="Normal"/>
    <w:link w:val="Titre9Car"/>
    <w:uiPriority w:val="99"/>
    <w:rsid w:val="00F468F5"/>
    <w:pPr>
      <w:keepNext/>
      <w:keepLines/>
      <w:numPr>
        <w:ilvl w:val="8"/>
        <w:numId w:val="7"/>
      </w:numPr>
      <w:spacing w:before="200" w:after="0"/>
      <w:outlineLvl w:val="8"/>
    </w:pPr>
    <w:rPr>
      <w:iCs/>
      <w:color w:val="7F7F7F" w:themeColor="text1" w:themeTint="80"/>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393344"/>
    <w:rPr>
      <w:rFonts w:asciiTheme="majorHAnsi" w:eastAsia="Times New Roman" w:hAnsiTheme="majorHAnsi" w:cs="Verdana"/>
      <w:b/>
      <w:bCs/>
      <w:color w:val="648282" w:themeColor="accent1"/>
      <w:szCs w:val="28"/>
      <w:lang w:val="en-US" w:eastAsia="ar-SA"/>
    </w:rPr>
  </w:style>
  <w:style w:type="character" w:customStyle="1" w:styleId="Titre2Car">
    <w:name w:val="Titre 2 Car"/>
    <w:basedOn w:val="Policepardfaut"/>
    <w:link w:val="Titre2"/>
    <w:locked/>
    <w:rsid w:val="00393344"/>
    <w:rPr>
      <w:rFonts w:asciiTheme="majorHAnsi" w:eastAsia="Times New Roman" w:hAnsiTheme="majorHAnsi" w:cs="Verdana"/>
      <w:b/>
      <w:bCs/>
      <w:color w:val="82A0A0" w:themeColor="accent2"/>
      <w:sz w:val="20"/>
      <w:szCs w:val="26"/>
      <w:lang w:val="en-US" w:eastAsia="ar-SA"/>
    </w:rPr>
  </w:style>
  <w:style w:type="character" w:customStyle="1" w:styleId="Titre3Car">
    <w:name w:val="Titre 3 Car"/>
    <w:basedOn w:val="Policepardfaut"/>
    <w:link w:val="Titre3"/>
    <w:locked/>
    <w:rsid w:val="00F432D2"/>
    <w:rPr>
      <w:rFonts w:ascii="Verdana" w:eastAsia="Times New Roman" w:hAnsi="Verdana" w:cs="Verdana"/>
      <w:bCs/>
      <w:color w:val="82A0A0" w:themeColor="accent2"/>
      <w:sz w:val="20"/>
      <w:lang w:val="en-US" w:eastAsia="ar-SA"/>
    </w:rPr>
  </w:style>
  <w:style w:type="character" w:customStyle="1" w:styleId="Titre4Car">
    <w:name w:val="Titre 4 Car"/>
    <w:basedOn w:val="Policepardfaut"/>
    <w:link w:val="Titre4"/>
    <w:uiPriority w:val="3"/>
    <w:locked/>
    <w:rsid w:val="00F432D2"/>
    <w:rPr>
      <w:rFonts w:ascii="Verdana" w:eastAsia="Times New Roman" w:hAnsi="Verdana" w:cs="Verdana"/>
      <w:bCs/>
      <w:i/>
      <w:iCs/>
      <w:color w:val="308686" w:themeColor="accent3" w:themeShade="BF"/>
      <w:sz w:val="20"/>
      <w:lang w:val="en-US" w:eastAsia="ar-SA"/>
    </w:rPr>
  </w:style>
  <w:style w:type="character" w:customStyle="1" w:styleId="Titre5Car">
    <w:name w:val="Titre 5 Car"/>
    <w:basedOn w:val="Policepardfaut"/>
    <w:link w:val="Titre5"/>
    <w:uiPriority w:val="3"/>
    <w:locked/>
    <w:rsid w:val="00F432D2"/>
    <w:rPr>
      <w:rFonts w:ascii="Verdana" w:eastAsia="Times New Roman" w:hAnsi="Verdana" w:cs="Verdana"/>
      <w:i/>
      <w:color w:val="308686" w:themeColor="accent3" w:themeShade="BF"/>
      <w:sz w:val="20"/>
      <w:lang w:val="en-US" w:eastAsia="ar-SA"/>
    </w:rPr>
  </w:style>
  <w:style w:type="character" w:customStyle="1" w:styleId="Titre6Car">
    <w:name w:val="Titre 6 Car"/>
    <w:basedOn w:val="Policepardfaut"/>
    <w:link w:val="Titre6"/>
    <w:uiPriority w:val="99"/>
    <w:locked/>
    <w:rsid w:val="00F468F5"/>
    <w:rPr>
      <w:rFonts w:ascii="Verdana" w:eastAsia="Times New Roman" w:hAnsi="Verdana" w:cs="Verdana"/>
      <w:iCs/>
      <w:color w:val="308686" w:themeColor="accent3" w:themeShade="BF"/>
      <w:sz w:val="20"/>
      <w:lang w:val="en-US" w:eastAsia="ar-SA"/>
    </w:rPr>
  </w:style>
  <w:style w:type="character" w:customStyle="1" w:styleId="Titre7Car">
    <w:name w:val="Titre 7 Car"/>
    <w:basedOn w:val="Policepardfaut"/>
    <w:link w:val="Titre7"/>
    <w:uiPriority w:val="99"/>
    <w:locked/>
    <w:rsid w:val="00F468F5"/>
    <w:rPr>
      <w:rFonts w:ascii="Verdana" w:eastAsia="Times New Roman" w:hAnsi="Verdana" w:cs="Verdana"/>
      <w:iCs/>
      <w:color w:val="7F7F7F" w:themeColor="text1" w:themeTint="80"/>
      <w:sz w:val="20"/>
      <w:lang w:val="en-US" w:eastAsia="ar-SA"/>
    </w:rPr>
  </w:style>
  <w:style w:type="character" w:customStyle="1" w:styleId="Titre8Car">
    <w:name w:val="Titre 8 Car"/>
    <w:basedOn w:val="Policepardfaut"/>
    <w:link w:val="Titre8"/>
    <w:uiPriority w:val="99"/>
    <w:locked/>
    <w:rsid w:val="00F468F5"/>
    <w:rPr>
      <w:rFonts w:ascii="Verdana" w:eastAsia="Times New Roman" w:hAnsi="Verdana" w:cs="Verdana"/>
      <w:i/>
      <w:color w:val="7F7F7F" w:themeColor="text1" w:themeTint="80"/>
      <w:sz w:val="20"/>
      <w:szCs w:val="20"/>
      <w:lang w:val="en-US" w:eastAsia="ar-SA"/>
    </w:rPr>
  </w:style>
  <w:style w:type="character" w:customStyle="1" w:styleId="Titre9Car">
    <w:name w:val="Titre 9 Car"/>
    <w:basedOn w:val="Policepardfaut"/>
    <w:link w:val="Titre9"/>
    <w:uiPriority w:val="99"/>
    <w:locked/>
    <w:rsid w:val="00F468F5"/>
    <w:rPr>
      <w:rFonts w:ascii="Verdana" w:eastAsia="Times New Roman" w:hAnsi="Verdana" w:cs="Verdana"/>
      <w:iCs/>
      <w:color w:val="7F7F7F" w:themeColor="text1" w:themeTint="80"/>
      <w:sz w:val="18"/>
      <w:szCs w:val="20"/>
      <w:lang w:val="en-US" w:eastAsia="ar-SA"/>
    </w:rPr>
  </w:style>
  <w:style w:type="paragraph" w:styleId="Textedebulles">
    <w:name w:val="Balloon Text"/>
    <w:basedOn w:val="Normal"/>
    <w:link w:val="TextedebullesCar"/>
    <w:uiPriority w:val="99"/>
    <w:semiHidden/>
    <w:rsid w:val="00612BFE"/>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612BFE"/>
    <w:rPr>
      <w:rFonts w:ascii="Tahoma" w:hAnsi="Tahoma" w:cs="Tahoma"/>
      <w:sz w:val="16"/>
      <w:szCs w:val="16"/>
    </w:rPr>
  </w:style>
  <w:style w:type="paragraph" w:styleId="En-tte">
    <w:name w:val="header"/>
    <w:basedOn w:val="Normal"/>
    <w:link w:val="En-tteCar"/>
    <w:uiPriority w:val="99"/>
    <w:rsid w:val="008D1538"/>
    <w:pPr>
      <w:tabs>
        <w:tab w:val="center" w:pos="4513"/>
        <w:tab w:val="right" w:pos="9026"/>
      </w:tabs>
      <w:spacing w:after="0" w:line="240" w:lineRule="auto"/>
      <w:jc w:val="center"/>
    </w:pPr>
    <w:rPr>
      <w:color w:val="648282" w:themeColor="text2"/>
    </w:rPr>
  </w:style>
  <w:style w:type="character" w:customStyle="1" w:styleId="En-tteCar">
    <w:name w:val="En-tête Car"/>
    <w:basedOn w:val="Policepardfaut"/>
    <w:link w:val="En-tte"/>
    <w:uiPriority w:val="99"/>
    <w:locked/>
    <w:rsid w:val="008D1538"/>
    <w:rPr>
      <w:rFonts w:ascii="Verdana" w:eastAsia="Times New Roman" w:hAnsi="Verdana" w:cs="Verdana"/>
      <w:color w:val="648282" w:themeColor="text2"/>
      <w:sz w:val="20"/>
      <w:lang w:val="en-US" w:eastAsia="ar-SA"/>
    </w:rPr>
  </w:style>
  <w:style w:type="paragraph" w:styleId="Pieddepage">
    <w:name w:val="footer"/>
    <w:basedOn w:val="Normal"/>
    <w:link w:val="PieddepageCar"/>
    <w:uiPriority w:val="99"/>
    <w:rsid w:val="008D1538"/>
    <w:pPr>
      <w:tabs>
        <w:tab w:val="center" w:pos="4513"/>
        <w:tab w:val="right" w:pos="9026"/>
      </w:tabs>
      <w:spacing w:after="0"/>
      <w:contextualSpacing/>
    </w:pPr>
    <w:rPr>
      <w:color w:val="648282" w:themeColor="text2"/>
      <w:sz w:val="18"/>
    </w:rPr>
  </w:style>
  <w:style w:type="character" w:customStyle="1" w:styleId="PieddepageCar">
    <w:name w:val="Pied de page Car"/>
    <w:basedOn w:val="Policepardfaut"/>
    <w:link w:val="Pieddepage"/>
    <w:uiPriority w:val="99"/>
    <w:locked/>
    <w:rsid w:val="008D1538"/>
    <w:rPr>
      <w:rFonts w:ascii="Verdana" w:eastAsia="Times New Roman" w:hAnsi="Verdana" w:cs="Verdana"/>
      <w:color w:val="648282" w:themeColor="text2"/>
      <w:sz w:val="18"/>
      <w:lang w:val="en-US" w:eastAsia="ar-SA"/>
    </w:rPr>
  </w:style>
  <w:style w:type="character" w:styleId="Lienhypertexte">
    <w:name w:val="Hyperlink"/>
    <w:basedOn w:val="Policepardfaut"/>
    <w:uiPriority w:val="99"/>
    <w:rsid w:val="005745AF"/>
    <w:rPr>
      <w:rFonts w:asciiTheme="minorHAnsi" w:hAnsiTheme="minorHAnsi" w:cs="Times New Roman"/>
      <w:color w:val="auto"/>
      <w:u w:val="single" w:color="82A0A0" w:themeColor="accent2"/>
    </w:rPr>
  </w:style>
  <w:style w:type="paragraph" w:customStyle="1" w:styleId="Border-orange">
    <w:name w:val="Border-orange"/>
    <w:basedOn w:val="Normal"/>
    <w:uiPriority w:val="1"/>
    <w:qFormat/>
    <w:rsid w:val="00A34453"/>
    <w:pPr>
      <w:pBdr>
        <w:top w:val="single" w:sz="4" w:space="5" w:color="E6640A" w:themeColor="accent5"/>
        <w:left w:val="single" w:sz="4" w:space="5" w:color="E6640A" w:themeColor="accent5"/>
        <w:bottom w:val="single" w:sz="4" w:space="5" w:color="E6640A" w:themeColor="accent5"/>
        <w:right w:val="single" w:sz="4" w:space="5" w:color="E6640A" w:themeColor="accent5"/>
      </w:pBdr>
      <w:spacing w:before="120"/>
      <w:contextualSpacing/>
    </w:pPr>
  </w:style>
  <w:style w:type="paragraph" w:customStyle="1" w:styleId="Border-blue">
    <w:name w:val="Border-blue"/>
    <w:basedOn w:val="Border-orange"/>
    <w:qFormat/>
    <w:rsid w:val="00A34453"/>
    <w:pPr>
      <w:pBdr>
        <w:top w:val="single" w:sz="4" w:space="5" w:color="41B4B4" w:themeColor="accent3"/>
        <w:left w:val="single" w:sz="4" w:space="5" w:color="41B4B4" w:themeColor="accent3"/>
        <w:bottom w:val="single" w:sz="4" w:space="5" w:color="41B4B4" w:themeColor="accent3"/>
        <w:right w:val="single" w:sz="4" w:space="5" w:color="41B4B4" w:themeColor="accent3"/>
      </w:pBdr>
    </w:pPr>
  </w:style>
  <w:style w:type="table" w:customStyle="1" w:styleId="LightShading-Accent11">
    <w:name w:val="Light Shading - Accent 11"/>
    <w:basedOn w:val="TableauNormal"/>
    <w:uiPriority w:val="60"/>
    <w:rsid w:val="00DE0EC1"/>
    <w:rPr>
      <w:color w:val="4A6161" w:themeColor="accent1" w:themeShade="BF"/>
    </w:rPr>
    <w:tblPr>
      <w:tblStyleRowBandSize w:val="1"/>
      <w:tblStyleColBandSize w:val="1"/>
      <w:tblInd w:w="0" w:type="dxa"/>
      <w:tblBorders>
        <w:top w:val="single" w:sz="8" w:space="0" w:color="648282" w:themeColor="accent1"/>
        <w:bottom w:val="single" w:sz="8" w:space="0" w:color="648282"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la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7E1E1" w:themeFill="accent1" w:themeFillTint="3F"/>
      </w:tcPr>
    </w:tblStylePr>
    <w:tblStylePr w:type="band1Horz">
      <w:tblPr/>
      <w:tcPr>
        <w:tcBorders>
          <w:left w:val="nil"/>
          <w:right w:val="nil"/>
          <w:insideH w:val="nil"/>
          <w:insideV w:val="nil"/>
        </w:tcBorders>
        <w:shd w:val="clear" w:color="auto" w:fill="D7E1E1" w:themeFill="accent1" w:themeFillTint="3F"/>
      </w:tcPr>
    </w:tblStylePr>
  </w:style>
  <w:style w:type="paragraph" w:styleId="Titre">
    <w:name w:val="Title"/>
    <w:basedOn w:val="Normal"/>
    <w:next w:val="Normal"/>
    <w:link w:val="TitreCar"/>
    <w:uiPriority w:val="10"/>
    <w:qFormat/>
    <w:rsid w:val="00755A6F"/>
    <w:pPr>
      <w:spacing w:before="120" w:after="240"/>
      <w:contextualSpacing/>
      <w:jc w:val="center"/>
    </w:pPr>
    <w:rPr>
      <w:rFonts w:asciiTheme="majorHAnsi" w:hAnsiTheme="majorHAnsi"/>
      <w:b/>
      <w:caps/>
      <w:color w:val="648282" w:themeColor="text2"/>
      <w:spacing w:val="30"/>
      <w:kern w:val="28"/>
      <w:sz w:val="28"/>
      <w:szCs w:val="52"/>
    </w:rPr>
  </w:style>
  <w:style w:type="character" w:customStyle="1" w:styleId="TitreCar">
    <w:name w:val="Titre Car"/>
    <w:basedOn w:val="Policepardfaut"/>
    <w:link w:val="Titre"/>
    <w:uiPriority w:val="10"/>
    <w:locked/>
    <w:rsid w:val="00F432D2"/>
    <w:rPr>
      <w:rFonts w:asciiTheme="majorHAnsi" w:eastAsia="Times New Roman" w:hAnsiTheme="majorHAnsi" w:cs="Verdana"/>
      <w:b/>
      <w:caps/>
      <w:color w:val="648282" w:themeColor="text2"/>
      <w:spacing w:val="30"/>
      <w:kern w:val="28"/>
      <w:sz w:val="28"/>
      <w:szCs w:val="52"/>
      <w:lang w:val="en-US" w:eastAsia="ar-SA"/>
    </w:rPr>
  </w:style>
  <w:style w:type="character" w:styleId="Titredulivre">
    <w:name w:val="Book Title"/>
    <w:basedOn w:val="Policepardfaut"/>
    <w:uiPriority w:val="99"/>
    <w:rsid w:val="00390C97"/>
    <w:rPr>
      <w:rFonts w:ascii="Verdana" w:hAnsi="Verdana" w:cs="Times New Roman"/>
      <w:b/>
      <w:bCs/>
      <w:smallCaps/>
      <w:color w:val="648282" w:themeColor="text2"/>
      <w:spacing w:val="20"/>
      <w:sz w:val="22"/>
    </w:rPr>
  </w:style>
  <w:style w:type="paragraph" w:styleId="Paragraphedeliste">
    <w:name w:val="List Paragraph"/>
    <w:basedOn w:val="Normal"/>
    <w:link w:val="ParagraphedelisteCar"/>
    <w:uiPriority w:val="34"/>
    <w:qFormat/>
    <w:rsid w:val="0042327B"/>
    <w:pPr>
      <w:numPr>
        <w:numId w:val="4"/>
      </w:numPr>
      <w:spacing w:after="60"/>
      <w:contextualSpacing/>
    </w:pPr>
  </w:style>
  <w:style w:type="paragraph" w:styleId="Sansinterligne">
    <w:name w:val="No Spacing"/>
    <w:uiPriority w:val="1"/>
    <w:qFormat/>
    <w:rsid w:val="00755A6F"/>
    <w:pPr>
      <w:jc w:val="both"/>
    </w:pPr>
    <w:rPr>
      <w:rFonts w:ascii="Verdana" w:eastAsia="Times New Roman" w:hAnsi="Verdana" w:cs="Times New Roman"/>
      <w:sz w:val="20"/>
      <w:szCs w:val="24"/>
    </w:rPr>
  </w:style>
  <w:style w:type="paragraph" w:styleId="Sous-titre">
    <w:name w:val="Subtitle"/>
    <w:basedOn w:val="Normal"/>
    <w:next w:val="Normal"/>
    <w:link w:val="Sous-titreCar"/>
    <w:uiPriority w:val="2"/>
    <w:qFormat/>
    <w:rsid w:val="00A33C54"/>
    <w:pPr>
      <w:numPr>
        <w:ilvl w:val="1"/>
      </w:numPr>
      <w:jc w:val="center"/>
    </w:pPr>
    <w:rPr>
      <w:rFonts w:asciiTheme="majorHAnsi" w:hAnsiTheme="majorHAnsi"/>
      <w:b/>
      <w:iCs/>
      <w:smallCaps/>
      <w:color w:val="82A0A0" w:themeColor="accent2"/>
      <w:spacing w:val="10"/>
    </w:rPr>
  </w:style>
  <w:style w:type="character" w:customStyle="1" w:styleId="Sous-titreCar">
    <w:name w:val="Sous-titre Car"/>
    <w:basedOn w:val="Policepardfaut"/>
    <w:link w:val="Sous-titre"/>
    <w:uiPriority w:val="2"/>
    <w:locked/>
    <w:rsid w:val="00F432D2"/>
    <w:rPr>
      <w:rFonts w:asciiTheme="majorHAnsi" w:eastAsia="Times New Roman" w:hAnsiTheme="majorHAnsi" w:cs="Verdana"/>
      <w:b/>
      <w:iCs/>
      <w:smallCaps/>
      <w:color w:val="82A0A0" w:themeColor="accent2"/>
      <w:spacing w:val="10"/>
      <w:sz w:val="20"/>
      <w:lang w:val="en-US" w:eastAsia="ar-SA"/>
    </w:rPr>
  </w:style>
  <w:style w:type="character" w:styleId="Accentuation">
    <w:name w:val="Emphasis"/>
    <w:basedOn w:val="Policepardfaut"/>
    <w:uiPriority w:val="99"/>
    <w:qFormat/>
    <w:rsid w:val="009D6CEB"/>
    <w:rPr>
      <w:rFonts w:cs="Times New Roman"/>
      <w:b/>
      <w:iCs/>
      <w:color w:val="41B4B4" w:themeColor="accent3"/>
    </w:rPr>
  </w:style>
  <w:style w:type="character" w:styleId="Forteaccentuation">
    <w:name w:val="Intense Emphasis"/>
    <w:basedOn w:val="Policepardfaut"/>
    <w:uiPriority w:val="99"/>
    <w:rsid w:val="00390C97"/>
    <w:rPr>
      <w:rFonts w:ascii="Verdana" w:hAnsi="Verdana" w:cs="Times New Roman"/>
      <w:b/>
      <w:bCs/>
      <w:iCs/>
      <w:color w:val="E6640A" w:themeColor="accent5"/>
      <w:u w:val="none"/>
    </w:rPr>
  </w:style>
  <w:style w:type="character" w:styleId="lev">
    <w:name w:val="Strong"/>
    <w:basedOn w:val="Policepardfaut"/>
    <w:uiPriority w:val="99"/>
    <w:rsid w:val="00A34453"/>
    <w:rPr>
      <w:rFonts w:ascii="Calibri" w:hAnsi="Calibri" w:cs="Times New Roman"/>
      <w:b/>
      <w:bCs/>
      <w:color w:val="648282" w:themeColor="text2"/>
    </w:rPr>
  </w:style>
  <w:style w:type="paragraph" w:styleId="Citationintense">
    <w:name w:val="Intense Quote"/>
    <w:basedOn w:val="Normal"/>
    <w:next w:val="Normal"/>
    <w:link w:val="CitationintenseCar"/>
    <w:uiPriority w:val="99"/>
    <w:rsid w:val="00EC715A"/>
    <w:pPr>
      <w:spacing w:before="200" w:after="280"/>
      <w:ind w:left="1134" w:right="1134"/>
    </w:pPr>
    <w:rPr>
      <w:bCs/>
      <w:i/>
      <w:iCs/>
      <w:color w:val="41B4B4" w:themeColor="accent3"/>
    </w:rPr>
  </w:style>
  <w:style w:type="character" w:customStyle="1" w:styleId="CitationintenseCar">
    <w:name w:val="Citation intense Car"/>
    <w:basedOn w:val="Policepardfaut"/>
    <w:link w:val="Citationintense"/>
    <w:uiPriority w:val="99"/>
    <w:locked/>
    <w:rsid w:val="00EC715A"/>
    <w:rPr>
      <w:rFonts w:ascii="Verdana" w:eastAsia="Times New Roman" w:hAnsi="Verdana" w:cs="Times New Roman"/>
      <w:bCs/>
      <w:i/>
      <w:iCs/>
      <w:color w:val="41B4B4" w:themeColor="accent3"/>
      <w:sz w:val="20"/>
      <w:szCs w:val="24"/>
    </w:rPr>
  </w:style>
  <w:style w:type="paragraph" w:styleId="Citation">
    <w:name w:val="Quote"/>
    <w:basedOn w:val="Normal"/>
    <w:next w:val="Normal"/>
    <w:link w:val="CitationCar"/>
    <w:uiPriority w:val="2"/>
    <w:qFormat/>
    <w:rsid w:val="00BB4C46"/>
    <w:pPr>
      <w:ind w:left="1134" w:right="1134"/>
    </w:pPr>
    <w:rPr>
      <w:i/>
      <w:iCs/>
      <w:color w:val="000000"/>
    </w:rPr>
  </w:style>
  <w:style w:type="character" w:customStyle="1" w:styleId="CitationCar">
    <w:name w:val="Citation Car"/>
    <w:basedOn w:val="Policepardfaut"/>
    <w:link w:val="Citation"/>
    <w:uiPriority w:val="2"/>
    <w:locked/>
    <w:rsid w:val="00F432D2"/>
    <w:rPr>
      <w:rFonts w:ascii="Verdana" w:eastAsia="Times New Roman" w:hAnsi="Verdana" w:cs="Verdana"/>
      <w:i/>
      <w:iCs/>
      <w:color w:val="000000"/>
      <w:sz w:val="20"/>
      <w:lang w:val="en-US" w:eastAsia="ar-SA"/>
    </w:rPr>
  </w:style>
  <w:style w:type="character" w:styleId="Rfrenceintense">
    <w:name w:val="Intense Reference"/>
    <w:basedOn w:val="Policepardfaut"/>
    <w:uiPriority w:val="99"/>
    <w:rsid w:val="00145999"/>
    <w:rPr>
      <w:rFonts w:cs="Times New Roman"/>
      <w:b/>
      <w:bCs/>
      <w:smallCaps/>
      <w:color w:val="A0C8C8" w:themeColor="accent4"/>
      <w:spacing w:val="5"/>
      <w:u w:val="none"/>
    </w:rPr>
  </w:style>
  <w:style w:type="character" w:styleId="Rfrenceple">
    <w:name w:val="Subtle Reference"/>
    <w:basedOn w:val="Policepardfaut"/>
    <w:uiPriority w:val="99"/>
    <w:rsid w:val="00145999"/>
    <w:rPr>
      <w:rFonts w:cs="Times New Roman"/>
      <w:smallCaps/>
      <w:color w:val="A0C8C8" w:themeColor="accent4"/>
      <w:u w:val="none"/>
    </w:rPr>
  </w:style>
  <w:style w:type="paragraph" w:styleId="Notedebasdepage">
    <w:name w:val="footnote text"/>
    <w:basedOn w:val="Normal"/>
    <w:link w:val="NotedebasdepageCar"/>
    <w:uiPriority w:val="99"/>
    <w:semiHidden/>
    <w:rsid w:val="00996B40"/>
    <w:pPr>
      <w:spacing w:after="0" w:line="240" w:lineRule="auto"/>
    </w:pPr>
    <w:rPr>
      <w:color w:val="648282" w:themeColor="text2"/>
      <w:sz w:val="16"/>
      <w:szCs w:val="20"/>
    </w:rPr>
  </w:style>
  <w:style w:type="character" w:customStyle="1" w:styleId="NotedebasdepageCar">
    <w:name w:val="Note de bas de page Car"/>
    <w:basedOn w:val="Policepardfaut"/>
    <w:link w:val="Notedebasdepage"/>
    <w:uiPriority w:val="99"/>
    <w:semiHidden/>
    <w:locked/>
    <w:rsid w:val="00996B40"/>
    <w:rPr>
      <w:rFonts w:ascii="Verdana" w:eastAsia="Times New Roman" w:hAnsi="Verdana" w:cs="Times New Roman"/>
      <w:color w:val="648282" w:themeColor="text2"/>
      <w:sz w:val="16"/>
      <w:szCs w:val="20"/>
    </w:rPr>
  </w:style>
  <w:style w:type="character" w:styleId="Marquenotebasdepage">
    <w:name w:val="footnote reference"/>
    <w:basedOn w:val="Policepardfaut"/>
    <w:uiPriority w:val="99"/>
    <w:semiHidden/>
    <w:rsid w:val="004769D9"/>
    <w:rPr>
      <w:rFonts w:cs="Times New Roman"/>
      <w:vertAlign w:val="superscript"/>
    </w:rPr>
  </w:style>
  <w:style w:type="character" w:styleId="Textedelespacerserv">
    <w:name w:val="Placeholder Text"/>
    <w:basedOn w:val="Policepardfaut"/>
    <w:uiPriority w:val="99"/>
    <w:semiHidden/>
    <w:rsid w:val="00C80AF8"/>
    <w:rPr>
      <w:rFonts w:cs="Times New Roman"/>
      <w:color w:val="808080"/>
    </w:rPr>
  </w:style>
  <w:style w:type="character" w:styleId="Marquedannotation">
    <w:name w:val="annotation reference"/>
    <w:basedOn w:val="Policepardfaut"/>
    <w:uiPriority w:val="99"/>
    <w:semiHidden/>
    <w:rsid w:val="00B17A84"/>
    <w:rPr>
      <w:rFonts w:cs="Times New Roman"/>
      <w:sz w:val="16"/>
    </w:rPr>
  </w:style>
  <w:style w:type="paragraph" w:styleId="Commentaire">
    <w:name w:val="annotation text"/>
    <w:basedOn w:val="Normal"/>
    <w:link w:val="CommentaireCar"/>
    <w:uiPriority w:val="99"/>
    <w:semiHidden/>
    <w:rsid w:val="00B17A84"/>
    <w:pPr>
      <w:spacing w:line="240" w:lineRule="auto"/>
      <w:jc w:val="left"/>
    </w:pPr>
    <w:rPr>
      <w:rFonts w:ascii="Calibri" w:hAnsi="Calibri" w:cs="Arial"/>
      <w:szCs w:val="20"/>
      <w:lang w:val="en-GB" w:eastAsia="en-GB"/>
    </w:rPr>
  </w:style>
  <w:style w:type="character" w:customStyle="1" w:styleId="CommentaireCar">
    <w:name w:val="Commentaire Car"/>
    <w:basedOn w:val="Policepardfaut"/>
    <w:link w:val="Commentaire"/>
    <w:uiPriority w:val="99"/>
    <w:semiHidden/>
    <w:locked/>
    <w:rsid w:val="00B17A84"/>
    <w:rPr>
      <w:rFonts w:ascii="Calibri" w:hAnsi="Calibri" w:cs="Arial"/>
      <w:sz w:val="20"/>
      <w:szCs w:val="20"/>
      <w:lang w:val="en-GB" w:eastAsia="en-GB"/>
    </w:rPr>
  </w:style>
  <w:style w:type="paragraph" w:customStyle="1" w:styleId="Default">
    <w:name w:val="Default"/>
    <w:rsid w:val="00A33C54"/>
    <w:pPr>
      <w:autoSpaceDE w:val="0"/>
      <w:autoSpaceDN w:val="0"/>
      <w:adjustRightInd w:val="0"/>
    </w:pPr>
    <w:rPr>
      <w:rFonts w:ascii="Verdana" w:eastAsia="Times New Roman" w:hAnsi="Verdana"/>
      <w:color w:val="000000"/>
      <w:szCs w:val="24"/>
      <w:lang w:val="en-GB" w:eastAsia="en-GB"/>
    </w:rPr>
  </w:style>
  <w:style w:type="paragraph" w:styleId="En-ttedetabledesmatires">
    <w:name w:val="TOC Heading"/>
    <w:basedOn w:val="Titre1"/>
    <w:next w:val="Normal"/>
    <w:uiPriority w:val="39"/>
    <w:qFormat/>
    <w:rsid w:val="00EC715A"/>
    <w:pPr>
      <w:numPr>
        <w:numId w:val="0"/>
      </w:numPr>
      <w:spacing w:before="480" w:after="0"/>
      <w:outlineLvl w:val="9"/>
    </w:pPr>
    <w:rPr>
      <w:lang w:eastAsia="en-US"/>
    </w:rPr>
  </w:style>
  <w:style w:type="paragraph" w:styleId="TM1">
    <w:name w:val="toc 1"/>
    <w:basedOn w:val="Normal"/>
    <w:next w:val="Normal"/>
    <w:autoRedefine/>
    <w:uiPriority w:val="39"/>
    <w:rsid w:val="000865F0"/>
    <w:pPr>
      <w:tabs>
        <w:tab w:val="left" w:pos="660"/>
        <w:tab w:val="right" w:leader="dot" w:pos="9628"/>
      </w:tabs>
      <w:spacing w:after="100"/>
    </w:pPr>
    <w:rPr>
      <w:b/>
      <w:color w:val="648282" w:themeColor="text2"/>
    </w:rPr>
  </w:style>
  <w:style w:type="paragraph" w:styleId="TM2">
    <w:name w:val="toc 2"/>
    <w:basedOn w:val="Normal"/>
    <w:next w:val="Normal"/>
    <w:autoRedefine/>
    <w:uiPriority w:val="39"/>
    <w:rsid w:val="000865F0"/>
    <w:pPr>
      <w:spacing w:after="100"/>
      <w:ind w:left="220"/>
    </w:pPr>
    <w:rPr>
      <w:b/>
      <w:color w:val="82A0A0" w:themeColor="accent2"/>
    </w:rPr>
  </w:style>
  <w:style w:type="paragraph" w:styleId="Objetducommentaire">
    <w:name w:val="annotation subject"/>
    <w:basedOn w:val="Commentaire"/>
    <w:next w:val="Commentaire"/>
    <w:link w:val="ObjetducommentaireCar"/>
    <w:uiPriority w:val="99"/>
    <w:semiHidden/>
    <w:rsid w:val="007431E3"/>
    <w:pPr>
      <w:spacing w:before="60"/>
      <w:jc w:val="both"/>
    </w:pPr>
    <w:rPr>
      <w:rFonts w:ascii="Verdana" w:hAnsi="Verdana" w:cs="Times New Roman"/>
      <w:b/>
      <w:bCs/>
      <w:lang w:val="fr-FR" w:eastAsia="fr-FR"/>
    </w:rPr>
  </w:style>
  <w:style w:type="character" w:customStyle="1" w:styleId="ObjetducommentaireCar">
    <w:name w:val="Objet du commentaire Car"/>
    <w:basedOn w:val="CommentaireCar"/>
    <w:link w:val="Objetducommentaire"/>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Grille">
    <w:name w:val="Table Grid"/>
    <w:basedOn w:val="TableauNormal"/>
    <w:locked/>
    <w:rsid w:val="002C22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artONG">
    <w:name w:val="CartONG"/>
    <w:uiPriority w:val="99"/>
    <w:rsid w:val="00F468F5"/>
    <w:pPr>
      <w:numPr>
        <w:numId w:val="3"/>
      </w:numPr>
    </w:pPr>
  </w:style>
  <w:style w:type="paragraph" w:styleId="TM3">
    <w:name w:val="toc 3"/>
    <w:basedOn w:val="Normal"/>
    <w:next w:val="Normal"/>
    <w:autoRedefine/>
    <w:uiPriority w:val="39"/>
    <w:locked/>
    <w:rsid w:val="000865F0"/>
    <w:pPr>
      <w:spacing w:after="100"/>
      <w:ind w:left="440"/>
    </w:pPr>
    <w:rPr>
      <w:color w:val="82A0A0" w:themeColor="accent2"/>
    </w:rPr>
  </w:style>
  <w:style w:type="character" w:styleId="Accentuationdiscrte">
    <w:name w:val="Subtle Emphasis"/>
    <w:basedOn w:val="Policepardfaut"/>
    <w:uiPriority w:val="2"/>
    <w:rsid w:val="00145999"/>
    <w:rPr>
      <w:iCs/>
      <w:color w:val="A0C8C8" w:themeColor="accent4"/>
    </w:rPr>
  </w:style>
  <w:style w:type="paragraph" w:styleId="TM4">
    <w:name w:val="toc 4"/>
    <w:basedOn w:val="Normal"/>
    <w:next w:val="Normal"/>
    <w:autoRedefine/>
    <w:locked/>
    <w:rsid w:val="008A58B2"/>
    <w:pPr>
      <w:spacing w:after="100"/>
      <w:ind w:left="660"/>
    </w:pPr>
    <w:rPr>
      <w:sz w:val="18"/>
    </w:rPr>
  </w:style>
  <w:style w:type="table" w:customStyle="1" w:styleId="LightShading1">
    <w:name w:val="Light Shading1"/>
    <w:basedOn w:val="TableauNormal"/>
    <w:uiPriority w:val="60"/>
    <w:rsid w:val="00DE0EC1"/>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rameclaire-Accent4">
    <w:name w:val="Light Shading Accent 4"/>
    <w:basedOn w:val="TableauNormal"/>
    <w:uiPriority w:val="60"/>
    <w:rsid w:val="00DE0EC1"/>
    <w:rPr>
      <w:color w:val="66A6A6" w:themeColor="accent4" w:themeShade="BF"/>
    </w:rPr>
    <w:tblPr>
      <w:tblStyleRowBandSize w:val="1"/>
      <w:tblStyleColBandSize w:val="1"/>
      <w:tblInd w:w="0" w:type="dxa"/>
      <w:tblBorders>
        <w:top w:val="single" w:sz="8" w:space="0" w:color="A0C8C8" w:themeColor="accent4"/>
        <w:bottom w:val="single" w:sz="8" w:space="0" w:color="A0C8C8"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la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1F1" w:themeFill="accent4" w:themeFillTint="3F"/>
      </w:tcPr>
    </w:tblStylePr>
    <w:tblStylePr w:type="band1Horz">
      <w:tblPr/>
      <w:tcPr>
        <w:tcBorders>
          <w:left w:val="nil"/>
          <w:right w:val="nil"/>
          <w:insideH w:val="nil"/>
          <w:insideV w:val="nil"/>
        </w:tcBorders>
        <w:shd w:val="clear" w:color="auto" w:fill="E7F1F1" w:themeFill="accent4" w:themeFillTint="3F"/>
      </w:tcPr>
    </w:tblStylePr>
  </w:style>
  <w:style w:type="table" w:styleId="Trameclaire-Accent5">
    <w:name w:val="Light Shading Accent 5"/>
    <w:basedOn w:val="TableauNormal"/>
    <w:uiPriority w:val="60"/>
    <w:rsid w:val="00DE0EC1"/>
    <w:rPr>
      <w:color w:val="AC4A07" w:themeColor="accent5" w:themeShade="BF"/>
    </w:rPr>
    <w:tblPr>
      <w:tblStyleRowBandSize w:val="1"/>
      <w:tblStyleColBandSize w:val="1"/>
      <w:tblInd w:w="0" w:type="dxa"/>
      <w:tblBorders>
        <w:top w:val="single" w:sz="8" w:space="0" w:color="E6640A" w:themeColor="accent5"/>
        <w:bottom w:val="single" w:sz="8" w:space="0" w:color="E6640A"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la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7BE" w:themeFill="accent5" w:themeFillTint="3F"/>
      </w:tcPr>
    </w:tblStylePr>
    <w:tblStylePr w:type="band1Horz">
      <w:tblPr/>
      <w:tcPr>
        <w:tcBorders>
          <w:left w:val="nil"/>
          <w:right w:val="nil"/>
          <w:insideH w:val="nil"/>
          <w:insideV w:val="nil"/>
        </w:tcBorders>
        <w:shd w:val="clear" w:color="auto" w:fill="FCD7BE" w:themeFill="accent5" w:themeFillTint="3F"/>
      </w:tcPr>
    </w:tblStylePr>
  </w:style>
  <w:style w:type="table" w:customStyle="1" w:styleId="MediumShading1-Accent11">
    <w:name w:val="Medium Shading 1 - Accent 11"/>
    <w:basedOn w:val="TableauNormal"/>
    <w:uiPriority w:val="63"/>
    <w:rsid w:val="00DE0EC1"/>
    <w:tblPr>
      <w:tblStyleRowBandSize w:val="1"/>
      <w:tblStyleColBandSize w:val="1"/>
      <w:tblInd w:w="0" w:type="dxa"/>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auNormal"/>
    <w:uiPriority w:val="64"/>
    <w:rsid w:val="00DE0E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482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48282" w:themeFill="accent1"/>
      </w:tcPr>
    </w:tblStylePr>
    <w:tblStylePr w:type="lastCol">
      <w:rPr>
        <w:b/>
        <w:bCs/>
        <w:color w:val="FFFFFF" w:themeColor="background1"/>
      </w:rPr>
      <w:tblPr/>
      <w:tcPr>
        <w:tcBorders>
          <w:left w:val="nil"/>
          <w:right w:val="nil"/>
          <w:insideH w:val="nil"/>
          <w:insideV w:val="nil"/>
        </w:tcBorders>
        <w:shd w:val="clear" w:color="auto" w:fill="6482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1-Accent2">
    <w:name w:val="Medium Shading 1 Accent 2"/>
    <w:basedOn w:val="TableauNormal"/>
    <w:uiPriority w:val="63"/>
    <w:rsid w:val="00DE0EC1"/>
    <w:tblPr>
      <w:tblStyleRowBandSize w:val="1"/>
      <w:tblStyleColBandSize w:val="1"/>
      <w:tblInd w:w="0" w:type="dxa"/>
      <w:tbl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single" w:sz="8" w:space="0" w:color="A1B7B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shd w:val="clear" w:color="auto" w:fill="82A0A0" w:themeFill="accent2"/>
      </w:tcPr>
    </w:tblStylePr>
    <w:tblStylePr w:type="lastRow">
      <w:pPr>
        <w:spacing w:before="0" w:after="0" w:line="240" w:lineRule="auto"/>
      </w:pPr>
      <w:rPr>
        <w:b/>
        <w:bCs/>
      </w:rPr>
      <w:tblPr/>
      <w:tcPr>
        <w:tcBorders>
          <w:top w:val="double" w:sz="6"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tcPr>
    </w:tblStylePr>
    <w:tblStylePr w:type="firstCol">
      <w:rPr>
        <w:b/>
        <w:bCs/>
      </w:rPr>
    </w:tblStylePr>
    <w:tblStylePr w:type="lastCol">
      <w:rPr>
        <w:b/>
        <w:bCs/>
      </w:rPr>
    </w:tblStylePr>
    <w:tblStylePr w:type="band1Vert">
      <w:tblPr/>
      <w:tcPr>
        <w:shd w:val="clear" w:color="auto" w:fill="DFE7E7" w:themeFill="accent2" w:themeFillTint="3F"/>
      </w:tcPr>
    </w:tblStylePr>
    <w:tblStylePr w:type="band1Horz">
      <w:tblPr/>
      <w:tcPr>
        <w:tcBorders>
          <w:insideH w:val="nil"/>
          <w:insideV w:val="nil"/>
        </w:tcBorders>
        <w:shd w:val="clear" w:color="auto" w:fill="DFE7E7" w:themeFill="accent2" w:themeFillTint="3F"/>
      </w:tcPr>
    </w:tblStylePr>
    <w:tblStylePr w:type="band2Horz">
      <w:tblPr/>
      <w:tcPr>
        <w:tcBorders>
          <w:insideH w:val="nil"/>
          <w:insideV w:val="nil"/>
        </w:tcBorders>
      </w:tcPr>
    </w:tblStylePr>
  </w:style>
  <w:style w:type="table" w:customStyle="1" w:styleId="MediumShading11">
    <w:name w:val="Medium Shading 11"/>
    <w:basedOn w:val="TableauNormal"/>
    <w:uiPriority w:val="63"/>
    <w:rsid w:val="00DE0EC1"/>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4">
    <w:name w:val="Medium Shading 1 Accent 4"/>
    <w:basedOn w:val="TableauNormal"/>
    <w:uiPriority w:val="63"/>
    <w:rsid w:val="00DE0EC1"/>
    <w:tblPr>
      <w:tblStyleRowBandSize w:val="1"/>
      <w:tblStyleColBandSize w:val="1"/>
      <w:tblInd w:w="0" w:type="dxa"/>
      <w:tbl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single" w:sz="8" w:space="0" w:color="B7D5D5"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shd w:val="clear" w:color="auto" w:fill="A0C8C8" w:themeFill="accent4"/>
      </w:tcPr>
    </w:tblStylePr>
    <w:tblStylePr w:type="lastRow">
      <w:pPr>
        <w:spacing w:before="0" w:after="0" w:line="240" w:lineRule="auto"/>
      </w:pPr>
      <w:rPr>
        <w:b/>
        <w:bCs/>
      </w:rPr>
      <w:tblPr/>
      <w:tcPr>
        <w:tcBorders>
          <w:top w:val="double" w:sz="6"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tcPr>
    </w:tblStylePr>
    <w:tblStylePr w:type="firstCol">
      <w:rPr>
        <w:b/>
        <w:bCs/>
      </w:rPr>
    </w:tblStylePr>
    <w:tblStylePr w:type="lastCol">
      <w:rPr>
        <w:b/>
        <w:bCs/>
      </w:rPr>
    </w:tblStylePr>
    <w:tblStylePr w:type="band1Vert">
      <w:tblPr/>
      <w:tcPr>
        <w:shd w:val="clear" w:color="auto" w:fill="E7F1F1" w:themeFill="accent4" w:themeFillTint="3F"/>
      </w:tcPr>
    </w:tblStylePr>
    <w:tblStylePr w:type="band1Horz">
      <w:tblPr/>
      <w:tcPr>
        <w:tcBorders>
          <w:insideH w:val="nil"/>
          <w:insideV w:val="nil"/>
        </w:tcBorders>
        <w:shd w:val="clear" w:color="auto" w:fill="E7F1F1" w:themeFill="accent4" w:themeFillTint="3F"/>
      </w:tcPr>
    </w:tblStylePr>
    <w:tblStylePr w:type="band2Horz">
      <w:tblPr/>
      <w:tcPr>
        <w:tcBorders>
          <w:insideH w:val="nil"/>
          <w:insideV w:val="nil"/>
        </w:tcBorders>
      </w:tcPr>
    </w:tblStylePr>
  </w:style>
  <w:style w:type="table" w:styleId="Tramemoyenne2-Accent2">
    <w:name w:val="Medium Shading 2 Accent 2"/>
    <w:basedOn w:val="TableauNormal"/>
    <w:uiPriority w:val="64"/>
    <w:rsid w:val="00DE0E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2A0A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2A0A0" w:themeFill="accent2"/>
      </w:tcPr>
    </w:tblStylePr>
    <w:tblStylePr w:type="lastCol">
      <w:rPr>
        <w:b/>
        <w:bCs/>
        <w:color w:val="FFFFFF" w:themeColor="background1"/>
      </w:rPr>
      <w:tblPr/>
      <w:tcPr>
        <w:tcBorders>
          <w:left w:val="nil"/>
          <w:right w:val="nil"/>
          <w:insideH w:val="nil"/>
          <w:insideV w:val="nil"/>
        </w:tcBorders>
        <w:shd w:val="clear" w:color="auto" w:fill="82A0A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auNormal"/>
    <w:uiPriority w:val="65"/>
    <w:rsid w:val="00DE0EC1"/>
    <w:rPr>
      <w:color w:val="000000" w:themeColor="text1"/>
    </w:rPr>
    <w:tblPr>
      <w:tblStyleRowBandSize w:val="1"/>
      <w:tblStyleColBandSize w:val="1"/>
      <w:tblInd w:w="0" w:type="dxa"/>
      <w:tblBorders>
        <w:top w:val="single" w:sz="8" w:space="0" w:color="648282" w:themeColor="accent1"/>
        <w:bottom w:val="single" w:sz="8" w:space="0" w:color="648282"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48282" w:themeColor="accent1"/>
        </w:tcBorders>
      </w:tcPr>
    </w:tblStylePr>
    <w:tblStylePr w:type="lastRow">
      <w:rPr>
        <w:b/>
        <w:bCs/>
        <w:color w:val="648282" w:themeColor="text2"/>
      </w:rPr>
      <w:tblPr/>
      <w:tcPr>
        <w:tcBorders>
          <w:top w:val="single" w:sz="8" w:space="0" w:color="648282" w:themeColor="accent1"/>
          <w:bottom w:val="single" w:sz="8" w:space="0" w:color="648282" w:themeColor="accent1"/>
        </w:tcBorders>
      </w:tcPr>
    </w:tblStylePr>
    <w:tblStylePr w:type="firstCol">
      <w:rPr>
        <w:b/>
        <w:bCs/>
      </w:rPr>
    </w:tblStylePr>
    <w:tblStylePr w:type="lastCol">
      <w:rPr>
        <w:b/>
        <w:bCs/>
      </w:rPr>
      <w:tblPr/>
      <w:tcPr>
        <w:tcBorders>
          <w:top w:val="single" w:sz="8" w:space="0" w:color="648282" w:themeColor="accent1"/>
          <w:bottom w:val="single" w:sz="8" w:space="0" w:color="648282" w:themeColor="accent1"/>
        </w:tcBorders>
      </w:tcPr>
    </w:tblStylePr>
    <w:tblStylePr w:type="band1Vert">
      <w:tblPr/>
      <w:tcPr>
        <w:shd w:val="clear" w:color="auto" w:fill="D7E1E1" w:themeFill="accent1" w:themeFillTint="3F"/>
      </w:tcPr>
    </w:tblStylePr>
    <w:tblStylePr w:type="band1Horz">
      <w:tblPr/>
      <w:tcPr>
        <w:shd w:val="clear" w:color="auto" w:fill="D7E1E1" w:themeFill="accent1" w:themeFillTint="3F"/>
      </w:tcPr>
    </w:tblStylePr>
  </w:style>
  <w:style w:type="table" w:styleId="Grillemoyenne3-Accent1">
    <w:name w:val="Medium Grid 3 Accent 1"/>
    <w:basedOn w:val="TableauNormal"/>
    <w:uiPriority w:val="69"/>
    <w:rsid w:val="00DE0EC1"/>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7E1E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482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482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0C2C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0C2C2" w:themeFill="accent1" w:themeFillTint="7F"/>
      </w:tcPr>
    </w:tblStylePr>
  </w:style>
  <w:style w:type="table" w:styleId="Grillemoyenne2-Accent1">
    <w:name w:val="Medium Grid 2 Accent 1"/>
    <w:basedOn w:val="TableauNormal"/>
    <w:uiPriority w:val="68"/>
    <w:rsid w:val="00DE0EC1"/>
    <w:rPr>
      <w:rFonts w:asciiTheme="majorHAnsi" w:eastAsiaTheme="majorEastAsia" w:hAnsiTheme="majorHAnsi" w:cstheme="majorBidi"/>
      <w:color w:val="000000" w:themeColor="text1"/>
    </w:rPr>
    <w:tblPr>
      <w:tblStyleRowBandSize w:val="1"/>
      <w:tblStyleColBandSize w:val="1"/>
      <w:tblInd w:w="0" w:type="dxa"/>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CellMar>
        <w:top w:w="0" w:type="dxa"/>
        <w:left w:w="108" w:type="dxa"/>
        <w:bottom w:w="0" w:type="dxa"/>
        <w:right w:w="108" w:type="dxa"/>
      </w:tblCellMar>
    </w:tblPr>
    <w:tcPr>
      <w:shd w:val="clear" w:color="auto" w:fill="D7E1E1" w:themeFill="accent1" w:themeFillTint="3F"/>
    </w:tcPr>
    <w:tblStylePr w:type="firstRow">
      <w:rPr>
        <w:b/>
        <w:bCs/>
        <w:color w:val="000000" w:themeColor="text1"/>
      </w:rPr>
      <w:tblPr/>
      <w:tcPr>
        <w:shd w:val="clear" w:color="auto" w:fill="EFF3F3"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6E6" w:themeFill="accent1" w:themeFillTint="33"/>
      </w:tcPr>
    </w:tblStylePr>
    <w:tblStylePr w:type="band1Vert">
      <w:tblPr/>
      <w:tcPr>
        <w:shd w:val="clear" w:color="auto" w:fill="B0C2C2" w:themeFill="accent1" w:themeFillTint="7F"/>
      </w:tcPr>
    </w:tblStylePr>
    <w:tblStylePr w:type="band1Horz">
      <w:tblPr/>
      <w:tcPr>
        <w:tcBorders>
          <w:insideH w:val="single" w:sz="6" w:space="0" w:color="648282" w:themeColor="accent1"/>
          <w:insideV w:val="single" w:sz="6" w:space="0" w:color="648282" w:themeColor="accent1"/>
        </w:tcBorders>
        <w:shd w:val="clear" w:color="auto" w:fill="B0C2C2" w:themeFill="accent1" w:themeFillTint="7F"/>
      </w:tcPr>
    </w:tblStylePr>
    <w:tblStylePr w:type="nwCell">
      <w:tblPr/>
      <w:tcPr>
        <w:shd w:val="clear" w:color="auto" w:fill="FFFFFF" w:themeFill="background1"/>
      </w:tcPr>
    </w:tblStylePr>
  </w:style>
  <w:style w:type="table" w:styleId="Tramecouleur-Accent1">
    <w:name w:val="Colorful Shading Accent 1"/>
    <w:basedOn w:val="TableauNormal"/>
    <w:uiPriority w:val="71"/>
    <w:rsid w:val="00DE0EC1"/>
    <w:rPr>
      <w:color w:val="000000" w:themeColor="text1"/>
    </w:rPr>
    <w:tblPr>
      <w:tblStyleRowBandSize w:val="1"/>
      <w:tblStyleColBandSize w:val="1"/>
      <w:tblInd w:w="0" w:type="dxa"/>
      <w:tblBorders>
        <w:top w:val="single" w:sz="24" w:space="0" w:color="82A0A0" w:themeColor="accent2"/>
        <w:left w:val="single" w:sz="4" w:space="0" w:color="648282" w:themeColor="accent1"/>
        <w:bottom w:val="single" w:sz="4" w:space="0" w:color="648282" w:themeColor="accent1"/>
        <w:right w:val="single" w:sz="4" w:space="0" w:color="648282"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3F3" w:themeFill="accent1" w:themeFillTint="19"/>
    </w:tcPr>
    <w:tblStylePr w:type="firstRow">
      <w:rPr>
        <w:b/>
        <w:bCs/>
      </w:rPr>
      <w:tblPr/>
      <w:tcPr>
        <w:tcBorders>
          <w:top w:val="nil"/>
          <w:left w:val="nil"/>
          <w:bottom w:val="single" w:sz="24" w:space="0" w:color="82A0A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4D4D" w:themeFill="accent1" w:themeFillShade="99"/>
      </w:tcPr>
    </w:tblStylePr>
    <w:tblStylePr w:type="firstCol">
      <w:rPr>
        <w:color w:val="FFFFFF" w:themeColor="background1"/>
      </w:rPr>
      <w:tblPr/>
      <w:tcPr>
        <w:tcBorders>
          <w:top w:val="nil"/>
          <w:left w:val="nil"/>
          <w:bottom w:val="nil"/>
          <w:right w:val="nil"/>
          <w:insideH w:val="single" w:sz="4" w:space="0" w:color="3C4D4D" w:themeColor="accent1" w:themeShade="99"/>
          <w:insideV w:val="nil"/>
        </w:tcBorders>
        <w:shd w:val="clear" w:color="auto" w:fill="3C4D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4D4D" w:themeFill="accent1" w:themeFillShade="99"/>
      </w:tcPr>
    </w:tblStylePr>
    <w:tblStylePr w:type="band1Vert">
      <w:tblPr/>
      <w:tcPr>
        <w:shd w:val="clear" w:color="auto" w:fill="BFCECE" w:themeFill="accent1" w:themeFillTint="66"/>
      </w:tcPr>
    </w:tblStylePr>
    <w:tblStylePr w:type="band1Horz">
      <w:tblPr/>
      <w:tcPr>
        <w:shd w:val="clear" w:color="auto" w:fill="B0C2C2" w:themeFill="accent1" w:themeFillTint="7F"/>
      </w:tcPr>
    </w:tblStylePr>
    <w:tblStylePr w:type="neCell">
      <w:rPr>
        <w:color w:val="000000" w:themeColor="text1"/>
      </w:rPr>
    </w:tblStylePr>
    <w:tblStylePr w:type="nwCell">
      <w:rPr>
        <w:color w:val="000000" w:themeColor="text1"/>
      </w:rPr>
    </w:tblStylePr>
  </w:style>
  <w:style w:type="table" w:styleId="Grillecouleur-Accent1">
    <w:name w:val="Colorful Grid Accent 1"/>
    <w:basedOn w:val="TableauNormal"/>
    <w:uiPriority w:val="73"/>
    <w:rsid w:val="00DE0EC1"/>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6E6" w:themeFill="accent1" w:themeFillTint="33"/>
    </w:tcPr>
    <w:tblStylePr w:type="firstRow">
      <w:rPr>
        <w:b/>
        <w:bCs/>
      </w:rPr>
      <w:tblPr/>
      <w:tcPr>
        <w:shd w:val="clear" w:color="auto" w:fill="BFCECE" w:themeFill="accent1" w:themeFillTint="66"/>
      </w:tcPr>
    </w:tblStylePr>
    <w:tblStylePr w:type="lastRow">
      <w:rPr>
        <w:b/>
        <w:bCs/>
        <w:color w:val="000000" w:themeColor="text1"/>
      </w:rPr>
      <w:tblPr/>
      <w:tcPr>
        <w:shd w:val="clear" w:color="auto" w:fill="BFCECE" w:themeFill="accent1" w:themeFillTint="66"/>
      </w:tcPr>
    </w:tblStylePr>
    <w:tblStylePr w:type="firstCol">
      <w:rPr>
        <w:color w:val="FFFFFF" w:themeColor="background1"/>
      </w:rPr>
      <w:tblPr/>
      <w:tcPr>
        <w:shd w:val="clear" w:color="auto" w:fill="4A6161" w:themeFill="accent1" w:themeFillShade="BF"/>
      </w:tcPr>
    </w:tblStylePr>
    <w:tblStylePr w:type="lastCol">
      <w:rPr>
        <w:color w:val="FFFFFF" w:themeColor="background1"/>
      </w:rPr>
      <w:tblPr/>
      <w:tcPr>
        <w:shd w:val="clear" w:color="auto" w:fill="4A6161" w:themeFill="accent1" w:themeFillShade="BF"/>
      </w:tcPr>
    </w:tblStylePr>
    <w:tblStylePr w:type="band1Vert">
      <w:tblPr/>
      <w:tcPr>
        <w:shd w:val="clear" w:color="auto" w:fill="B0C2C2" w:themeFill="accent1" w:themeFillTint="7F"/>
      </w:tcPr>
    </w:tblStylePr>
    <w:tblStylePr w:type="band1Horz">
      <w:tblPr/>
      <w:tcPr>
        <w:shd w:val="clear" w:color="auto" w:fill="B0C2C2" w:themeFill="accent1" w:themeFillTint="7F"/>
      </w:tcPr>
    </w:tblStylePr>
  </w:style>
  <w:style w:type="table" w:styleId="Listefonce-Accent1">
    <w:name w:val="Dark List Accent 1"/>
    <w:basedOn w:val="TableauNormal"/>
    <w:uiPriority w:val="70"/>
    <w:rsid w:val="00DE0EC1"/>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482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140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A61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A6161" w:themeFill="accent1" w:themeFillShade="BF"/>
      </w:tcPr>
    </w:tblStylePr>
    <w:tblStylePr w:type="band1Vert">
      <w:tblPr/>
      <w:tcPr>
        <w:tcBorders>
          <w:top w:val="nil"/>
          <w:left w:val="nil"/>
          <w:bottom w:val="nil"/>
          <w:right w:val="nil"/>
          <w:insideH w:val="nil"/>
          <w:insideV w:val="nil"/>
        </w:tcBorders>
        <w:shd w:val="clear" w:color="auto" w:fill="4A6161" w:themeFill="accent1" w:themeFillShade="BF"/>
      </w:tcPr>
    </w:tblStylePr>
    <w:tblStylePr w:type="band1Horz">
      <w:tblPr/>
      <w:tcPr>
        <w:tcBorders>
          <w:top w:val="nil"/>
          <w:left w:val="nil"/>
          <w:bottom w:val="nil"/>
          <w:right w:val="nil"/>
          <w:insideH w:val="nil"/>
          <w:insideV w:val="nil"/>
        </w:tcBorders>
        <w:shd w:val="clear" w:color="auto" w:fill="4A6161" w:themeFill="accent1" w:themeFillShade="BF"/>
      </w:tcPr>
    </w:tblStylePr>
  </w:style>
  <w:style w:type="paragraph" w:styleId="Notedefin">
    <w:name w:val="endnote text"/>
    <w:basedOn w:val="Normal"/>
    <w:link w:val="NotedefinCar"/>
    <w:uiPriority w:val="99"/>
    <w:semiHidden/>
    <w:unhideWhenUsed/>
    <w:rsid w:val="00996B40"/>
    <w:pPr>
      <w:spacing w:after="0" w:line="240" w:lineRule="auto"/>
      <w:jc w:val="left"/>
    </w:pPr>
    <w:rPr>
      <w:rFonts w:asciiTheme="minorHAnsi" w:eastAsiaTheme="minorHAnsi" w:hAnsiTheme="minorHAnsi" w:cstheme="minorBidi"/>
      <w:color w:val="648282" w:themeColor="text2"/>
      <w:sz w:val="16"/>
      <w:szCs w:val="20"/>
      <w:lang w:eastAsia="en-US"/>
    </w:rPr>
  </w:style>
  <w:style w:type="character" w:customStyle="1" w:styleId="NotedefinCar">
    <w:name w:val="Note de fin Car"/>
    <w:basedOn w:val="Policepardfaut"/>
    <w:link w:val="Notedefin"/>
    <w:uiPriority w:val="99"/>
    <w:semiHidden/>
    <w:rsid w:val="00996B40"/>
    <w:rPr>
      <w:rFonts w:asciiTheme="minorHAnsi" w:eastAsiaTheme="minorHAnsi" w:hAnsiTheme="minorHAnsi" w:cstheme="minorBidi"/>
      <w:color w:val="648282" w:themeColor="text2"/>
      <w:sz w:val="16"/>
      <w:szCs w:val="20"/>
      <w:lang w:eastAsia="en-US"/>
    </w:rPr>
  </w:style>
  <w:style w:type="character" w:styleId="Marquedenotedefin">
    <w:name w:val="endnote reference"/>
    <w:basedOn w:val="Policepardfaut"/>
    <w:uiPriority w:val="99"/>
    <w:semiHidden/>
    <w:unhideWhenUsed/>
    <w:rsid w:val="009C3754"/>
    <w:rPr>
      <w:vertAlign w:val="superscript"/>
    </w:rPr>
  </w:style>
  <w:style w:type="numbering" w:customStyle="1" w:styleId="CartONGbullet">
    <w:name w:val="CartONG bullet"/>
    <w:uiPriority w:val="99"/>
    <w:rsid w:val="005745AF"/>
    <w:pPr>
      <w:numPr>
        <w:numId w:val="8"/>
      </w:numPr>
    </w:pPr>
  </w:style>
  <w:style w:type="paragraph" w:styleId="Listepuces">
    <w:name w:val="List Bullet"/>
    <w:basedOn w:val="Normal"/>
    <w:uiPriority w:val="99"/>
    <w:unhideWhenUsed/>
    <w:rsid w:val="00FD4010"/>
    <w:pPr>
      <w:contextualSpacing/>
    </w:pPr>
  </w:style>
  <w:style w:type="paragraph" w:styleId="Listepuces2">
    <w:name w:val="List Bullet 2"/>
    <w:basedOn w:val="Normal"/>
    <w:uiPriority w:val="99"/>
    <w:semiHidden/>
    <w:unhideWhenUsed/>
    <w:rsid w:val="00FD4010"/>
    <w:pPr>
      <w:contextualSpacing/>
    </w:pPr>
  </w:style>
  <w:style w:type="table" w:styleId="Tramemoyenne1-Accent3">
    <w:name w:val="Medium Shading 1 Accent 3"/>
    <w:basedOn w:val="TableauNormal"/>
    <w:uiPriority w:val="63"/>
    <w:rsid w:val="00154C99"/>
    <w:tblPr>
      <w:tblStyleRowBandSize w:val="1"/>
      <w:tblStyleColBandSize w:val="1"/>
      <w:tblInd w:w="0" w:type="dxa"/>
      <w:tbl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single" w:sz="8" w:space="0" w:color="6DCACA"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shd w:val="clear" w:color="auto" w:fill="41B4B4" w:themeFill="accent3"/>
      </w:tcPr>
    </w:tblStylePr>
    <w:tblStylePr w:type="lastRow">
      <w:pPr>
        <w:spacing w:before="0" w:after="0" w:line="240" w:lineRule="auto"/>
      </w:pPr>
      <w:rPr>
        <w:b/>
        <w:bCs/>
      </w:rPr>
      <w:tblPr/>
      <w:tcPr>
        <w:tcBorders>
          <w:top w:val="double" w:sz="6"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tcPr>
    </w:tblStylePr>
    <w:tblStylePr w:type="firstCol">
      <w:rPr>
        <w:b/>
        <w:bCs/>
      </w:rPr>
    </w:tblStylePr>
    <w:tblStylePr w:type="lastCol">
      <w:rPr>
        <w:b/>
        <w:bCs/>
      </w:rPr>
    </w:tblStylePr>
    <w:tblStylePr w:type="band1Vert">
      <w:tblPr/>
      <w:tcPr>
        <w:shd w:val="clear" w:color="auto" w:fill="CEEDED" w:themeFill="accent3" w:themeFillTint="3F"/>
      </w:tcPr>
    </w:tblStylePr>
    <w:tblStylePr w:type="band1Horz">
      <w:tblPr/>
      <w:tcPr>
        <w:tcBorders>
          <w:insideH w:val="nil"/>
          <w:insideV w:val="nil"/>
        </w:tcBorders>
        <w:shd w:val="clear" w:color="auto" w:fill="CEEDED" w:themeFill="accent3" w:themeFillTint="3F"/>
      </w:tcPr>
    </w:tblStylePr>
    <w:tblStylePr w:type="band2Horz">
      <w:tblPr/>
      <w:tcPr>
        <w:tcBorders>
          <w:insideH w:val="nil"/>
          <w:insideV w:val="nil"/>
        </w:tcBorders>
      </w:tcPr>
    </w:tblStylePr>
  </w:style>
  <w:style w:type="table" w:styleId="Tramemoyenne1-Accent1">
    <w:name w:val="Medium Shading 1 Accent 1"/>
    <w:basedOn w:val="TableauNormal"/>
    <w:uiPriority w:val="63"/>
    <w:rsid w:val="00154C99"/>
    <w:tblPr>
      <w:tblStyleRowBandSize w:val="1"/>
      <w:tblStyleColBandSize w:val="1"/>
      <w:tblInd w:w="0" w:type="dxa"/>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styleId="Tramemoyenne1">
    <w:name w:val="Medium Shading 1"/>
    <w:basedOn w:val="TableauNormal"/>
    <w:uiPriority w:val="63"/>
    <w:rsid w:val="00154C99"/>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5">
    <w:name w:val="Medium Shading 1 Accent 5"/>
    <w:basedOn w:val="TableauNormal"/>
    <w:uiPriority w:val="63"/>
    <w:rsid w:val="00154C99"/>
    <w:tblPr>
      <w:tblStyleRowBandSize w:val="1"/>
      <w:tblStyleColBandSize w:val="1"/>
      <w:tblInd w:w="0" w:type="dxa"/>
      <w:tbl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single" w:sz="8" w:space="0" w:color="F6883D"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shd w:val="clear" w:color="auto" w:fill="E6640A" w:themeFill="accent5"/>
      </w:tcPr>
    </w:tblStylePr>
    <w:tblStylePr w:type="lastRow">
      <w:pPr>
        <w:spacing w:before="0" w:after="0" w:line="240" w:lineRule="auto"/>
      </w:pPr>
      <w:rPr>
        <w:b/>
        <w:bCs/>
      </w:rPr>
      <w:tblPr/>
      <w:tcPr>
        <w:tcBorders>
          <w:top w:val="double" w:sz="6"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CD7BE" w:themeFill="accent5" w:themeFillTint="3F"/>
      </w:tcPr>
    </w:tblStylePr>
    <w:tblStylePr w:type="band1Horz">
      <w:tblPr/>
      <w:tcPr>
        <w:tcBorders>
          <w:insideH w:val="nil"/>
          <w:insideV w:val="nil"/>
        </w:tcBorders>
        <w:shd w:val="clear" w:color="auto" w:fill="FCD7BE" w:themeFill="accent5" w:themeFillTint="3F"/>
      </w:tcPr>
    </w:tblStylePr>
    <w:tblStylePr w:type="band2Horz">
      <w:tblPr/>
      <w:tcPr>
        <w:tcBorders>
          <w:insideH w:val="nil"/>
          <w:insideV w:val="nil"/>
        </w:tcBorders>
      </w:tcPr>
    </w:tblStylePr>
  </w:style>
  <w:style w:type="table" w:styleId="Grilleclaire-Accent3">
    <w:name w:val="Light Grid Accent 3"/>
    <w:basedOn w:val="TableauNormal"/>
    <w:uiPriority w:val="62"/>
    <w:rsid w:val="00154C99"/>
    <w:tblPr>
      <w:tblStyleRowBandSize w:val="1"/>
      <w:tblStyleColBandSize w:val="1"/>
      <w:tblInd w:w="0" w:type="dxa"/>
      <w:tblBorders>
        <w:top w:val="single" w:sz="8" w:space="0" w:color="41B4B4" w:themeColor="accent3"/>
        <w:left w:val="single" w:sz="8" w:space="0" w:color="41B4B4" w:themeColor="accent3"/>
        <w:bottom w:val="single" w:sz="8" w:space="0" w:color="41B4B4" w:themeColor="accent3"/>
        <w:right w:val="single" w:sz="8" w:space="0" w:color="41B4B4" w:themeColor="accent3"/>
        <w:insideH w:val="single" w:sz="8" w:space="0" w:color="41B4B4" w:themeColor="accent3"/>
        <w:insideV w:val="single" w:sz="8" w:space="0" w:color="41B4B4"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18" w:space="0" w:color="41B4B4" w:themeColor="accent3"/>
          <w:right w:val="single" w:sz="8" w:space="0" w:color="41B4B4" w:themeColor="accent3"/>
          <w:insideH w:val="nil"/>
          <w:insideV w:val="single" w:sz="8" w:space="0" w:color="41B4B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B4B4" w:themeColor="accent3"/>
          <w:left w:val="single" w:sz="8" w:space="0" w:color="41B4B4" w:themeColor="accent3"/>
          <w:bottom w:val="single" w:sz="8" w:space="0" w:color="41B4B4" w:themeColor="accent3"/>
          <w:right w:val="single" w:sz="8" w:space="0" w:color="41B4B4" w:themeColor="accent3"/>
          <w:insideH w:val="nil"/>
          <w:insideV w:val="single" w:sz="8" w:space="0" w:color="41B4B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tcPr>
    </w:tblStylePr>
    <w:tblStylePr w:type="band1Vert">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shd w:val="clear" w:color="auto" w:fill="CEEDED" w:themeFill="accent3" w:themeFillTint="3F"/>
      </w:tcPr>
    </w:tblStylePr>
    <w:tblStylePr w:type="band1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shd w:val="clear" w:color="auto" w:fill="CEEDED" w:themeFill="accent3" w:themeFillTint="3F"/>
      </w:tcPr>
    </w:tblStylePr>
    <w:tblStylePr w:type="band2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tcPr>
    </w:tblStylePr>
  </w:style>
  <w:style w:type="table" w:styleId="Grilleclaire-Accent1">
    <w:name w:val="Light Grid Accent 1"/>
    <w:aliases w:val="Table CartONG"/>
    <w:basedOn w:val="TableauNormal"/>
    <w:uiPriority w:val="62"/>
    <w:rsid w:val="00DE0D56"/>
    <w:rPr>
      <w:rFonts w:asciiTheme="minorHAnsi" w:hAnsiTheme="minorHAnsi"/>
    </w:rPr>
    <w:tblPr>
      <w:tblStyleRowBandSize w:val="1"/>
      <w:tblStyleColBandSize w:val="1"/>
      <w:tblInd w:w="0" w:type="dxa"/>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CellMar>
        <w:top w:w="0" w:type="dxa"/>
        <w:left w:w="108" w:type="dxa"/>
        <w:bottom w:w="0" w:type="dxa"/>
        <w:right w:w="108" w:type="dxa"/>
      </w:tblCellMar>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648282"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82A0A0"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48282" w:themeColor="accent1"/>
          <w:left w:val="single" w:sz="8" w:space="0" w:color="648282" w:themeColor="accent1"/>
          <w:bottom w:val="single" w:sz="8" w:space="0" w:color="648282" w:themeColor="accent1"/>
          <w:right w:val="single" w:sz="8" w:space="0" w:color="648282" w:themeColor="accent1"/>
        </w:tcBorders>
      </w:tcPr>
    </w:tblStylePr>
    <w:tblStylePr w:type="band1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shd w:val="clear" w:color="auto" w:fill="D7E1E1" w:themeFill="accent1" w:themeFillTint="3F"/>
      </w:tcPr>
    </w:tblStylePr>
    <w:tblStylePr w:type="band2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tcPr>
    </w:tblStylePr>
  </w:style>
  <w:style w:type="character" w:styleId="CodeHTML">
    <w:name w:val="HTML Code"/>
    <w:uiPriority w:val="1"/>
    <w:rsid w:val="00283F82"/>
    <w:rPr>
      <w:rFonts w:ascii="Courier New" w:hAnsi="Courier New" w:cs="Courier New"/>
      <w:sz w:val="22"/>
      <w:szCs w:val="20"/>
    </w:rPr>
  </w:style>
  <w:style w:type="paragraph" w:customStyle="1" w:styleId="Tip">
    <w:name w:val="Tip"/>
    <w:basedOn w:val="Paragraphedeliste"/>
    <w:next w:val="Normal"/>
    <w:link w:val="TipChar"/>
    <w:uiPriority w:val="1"/>
    <w:qFormat/>
    <w:rsid w:val="00A34453"/>
    <w:pPr>
      <w:numPr>
        <w:numId w:val="5"/>
      </w:numPr>
      <w:spacing w:after="120"/>
      <w:ind w:left="397" w:hanging="397"/>
    </w:pPr>
    <w:rPr>
      <w:color w:val="4A6161" w:themeColor="text2" w:themeShade="BF"/>
    </w:rPr>
  </w:style>
  <w:style w:type="paragraph" w:customStyle="1" w:styleId="Careful">
    <w:name w:val="Careful"/>
    <w:basedOn w:val="Paragraphedeliste"/>
    <w:next w:val="Normal"/>
    <w:link w:val="CarefulChar"/>
    <w:uiPriority w:val="1"/>
    <w:qFormat/>
    <w:rsid w:val="00A34453"/>
    <w:pPr>
      <w:numPr>
        <w:numId w:val="6"/>
      </w:numPr>
      <w:spacing w:after="120"/>
      <w:ind w:left="454" w:hanging="454"/>
    </w:pPr>
    <w:rPr>
      <w:color w:val="E6640A" w:themeColor="accent5"/>
    </w:rPr>
  </w:style>
  <w:style w:type="character" w:customStyle="1" w:styleId="ParagraphedelisteCar">
    <w:name w:val="Paragraphe de liste Car"/>
    <w:basedOn w:val="Policepardfaut"/>
    <w:link w:val="Paragraphedeliste"/>
    <w:uiPriority w:val="34"/>
    <w:rsid w:val="00586487"/>
    <w:rPr>
      <w:rFonts w:ascii="Verdana" w:eastAsia="Times New Roman" w:hAnsi="Verdana" w:cs="Verdana"/>
      <w:sz w:val="20"/>
      <w:lang w:val="en-US" w:eastAsia="ar-SA"/>
    </w:rPr>
  </w:style>
  <w:style w:type="character" w:customStyle="1" w:styleId="TipChar">
    <w:name w:val="Tip Char"/>
    <w:basedOn w:val="ParagraphedelisteCar"/>
    <w:link w:val="Tip"/>
    <w:uiPriority w:val="1"/>
    <w:rsid w:val="00A34453"/>
    <w:rPr>
      <w:rFonts w:ascii="Verdana" w:eastAsia="Times New Roman" w:hAnsi="Verdana" w:cs="Verdana"/>
      <w:color w:val="4A6161" w:themeColor="text2" w:themeShade="BF"/>
      <w:sz w:val="20"/>
      <w:lang w:val="en-US" w:eastAsia="ar-SA"/>
    </w:rPr>
  </w:style>
  <w:style w:type="paragraph" w:styleId="Retraitnormal">
    <w:name w:val="Normal Indent"/>
    <w:basedOn w:val="Normal"/>
    <w:uiPriority w:val="99"/>
    <w:semiHidden/>
    <w:unhideWhenUsed/>
    <w:rsid w:val="00586487"/>
    <w:pPr>
      <w:ind w:left="720"/>
    </w:pPr>
  </w:style>
  <w:style w:type="character" w:customStyle="1" w:styleId="CarefulChar">
    <w:name w:val="Careful Char"/>
    <w:basedOn w:val="TipChar"/>
    <w:link w:val="Careful"/>
    <w:uiPriority w:val="1"/>
    <w:rsid w:val="00A34453"/>
    <w:rPr>
      <w:rFonts w:ascii="Verdana" w:eastAsia="Times New Roman" w:hAnsi="Verdana" w:cs="Verdana"/>
      <w:color w:val="E6640A" w:themeColor="accent5"/>
      <w:sz w:val="20"/>
      <w:lang w:val="en-US" w:eastAsia="ar-SA"/>
    </w:rPr>
  </w:style>
  <w:style w:type="table" w:customStyle="1" w:styleId="GridTable7Colorful-Accent51">
    <w:name w:val="Grid Table 7 Colorful - Accent 51"/>
    <w:basedOn w:val="TableauNormal"/>
    <w:uiPriority w:val="52"/>
    <w:rsid w:val="00DE0D56"/>
    <w:rPr>
      <w:color w:val="AC4A07" w:themeColor="accent5" w:themeShade="BF"/>
    </w:rPr>
    <w:tblPr>
      <w:tblStyleRowBandSize w:val="1"/>
      <w:tblStyleColBandSize w:val="1"/>
      <w:tblInd w:w="0" w:type="dxa"/>
      <w:tblBorders>
        <w:top w:val="single" w:sz="4" w:space="0" w:color="F8A063" w:themeColor="accent5" w:themeTint="99"/>
        <w:left w:val="single" w:sz="4" w:space="0" w:color="F8A063" w:themeColor="accent5" w:themeTint="99"/>
        <w:bottom w:val="single" w:sz="4" w:space="0" w:color="F8A063" w:themeColor="accent5" w:themeTint="99"/>
        <w:right w:val="single" w:sz="4" w:space="0" w:color="F8A063" w:themeColor="accent5" w:themeTint="99"/>
        <w:insideH w:val="single" w:sz="4" w:space="0" w:color="F8A063" w:themeColor="accent5" w:themeTint="99"/>
        <w:insideV w:val="single" w:sz="4" w:space="0" w:color="F8A063" w:themeColor="accent5"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DFCB" w:themeFill="accent5" w:themeFillTint="33"/>
      </w:tcPr>
    </w:tblStylePr>
    <w:tblStylePr w:type="band1Horz">
      <w:tblPr/>
      <w:tcPr>
        <w:shd w:val="clear" w:color="auto" w:fill="FCDFCB" w:themeFill="accent5" w:themeFillTint="33"/>
      </w:tcPr>
    </w:tblStylePr>
    <w:tblStylePr w:type="neCell">
      <w:tblPr/>
      <w:tcPr>
        <w:tcBorders>
          <w:bottom w:val="single" w:sz="4" w:space="0" w:color="F8A063" w:themeColor="accent5" w:themeTint="99"/>
        </w:tcBorders>
      </w:tcPr>
    </w:tblStylePr>
    <w:tblStylePr w:type="nwCell">
      <w:tblPr/>
      <w:tcPr>
        <w:tcBorders>
          <w:bottom w:val="single" w:sz="4" w:space="0" w:color="F8A063" w:themeColor="accent5" w:themeTint="99"/>
        </w:tcBorders>
      </w:tcPr>
    </w:tblStylePr>
    <w:tblStylePr w:type="seCell">
      <w:tblPr/>
      <w:tcPr>
        <w:tcBorders>
          <w:top w:val="single" w:sz="4" w:space="0" w:color="F8A063" w:themeColor="accent5" w:themeTint="99"/>
        </w:tcBorders>
      </w:tcPr>
    </w:tblStylePr>
    <w:tblStylePr w:type="swCell">
      <w:tblPr/>
      <w:tcPr>
        <w:tcBorders>
          <w:top w:val="single" w:sz="4" w:space="0" w:color="F8A063" w:themeColor="accent5" w:themeTint="99"/>
        </w:tcBorders>
      </w:tcPr>
    </w:tblStylePr>
  </w:style>
  <w:style w:type="paragraph" w:styleId="Lgende">
    <w:name w:val="caption"/>
    <w:basedOn w:val="Normal"/>
    <w:next w:val="Normal"/>
    <w:uiPriority w:val="35"/>
    <w:qFormat/>
    <w:locked/>
    <w:rsid w:val="00A257EB"/>
    <w:pPr>
      <w:suppressAutoHyphens w:val="0"/>
      <w:spacing w:after="0" w:line="240" w:lineRule="auto"/>
      <w:jc w:val="center"/>
    </w:pPr>
    <w:rPr>
      <w:rFonts w:cs="Times New Roman"/>
      <w:b/>
      <w:bCs/>
      <w:sz w:val="16"/>
      <w:szCs w:val="20"/>
      <w:lang w:val="fr-FR" w:eastAsia="fr-FR"/>
    </w:rPr>
  </w:style>
  <w:style w:type="paragraph" w:customStyle="1" w:styleId="Listeavsnitt">
    <w:name w:val="Listeavsnitt"/>
    <w:basedOn w:val="Normal"/>
    <w:uiPriority w:val="34"/>
    <w:qFormat/>
    <w:rsid w:val="002046AD"/>
    <w:pPr>
      <w:suppressAutoHyphens w:val="0"/>
      <w:spacing w:after="0" w:line="240" w:lineRule="auto"/>
      <w:ind w:left="720"/>
    </w:pPr>
    <w:rPr>
      <w:rFonts w:cs="Times New Roman"/>
      <w:szCs w:val="24"/>
      <w:lang w:val="fr-FR" w:eastAsia="fr-FR"/>
    </w:rPr>
  </w:style>
  <w:style w:type="table" w:styleId="Listemoyenne2">
    <w:name w:val="Medium List 2"/>
    <w:basedOn w:val="TableauNormal"/>
    <w:uiPriority w:val="66"/>
    <w:rsid w:val="002A554E"/>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Rvision">
    <w:name w:val="Revision"/>
    <w:hidden/>
    <w:uiPriority w:val="99"/>
    <w:semiHidden/>
    <w:rsid w:val="009A764D"/>
    <w:rPr>
      <w:rFonts w:ascii="Verdana" w:eastAsia="Times New Roman" w:hAnsi="Verdana" w:cs="Verdana"/>
      <w:sz w:val="20"/>
      <w:lang w:val="en-US" w:eastAsia="ar-SA"/>
    </w:rPr>
  </w:style>
  <w:style w:type="character" w:styleId="Lienhypertextesuivi">
    <w:name w:val="FollowedHyperlink"/>
    <w:basedOn w:val="Policepardfaut"/>
    <w:uiPriority w:val="99"/>
    <w:semiHidden/>
    <w:unhideWhenUsed/>
    <w:rsid w:val="00F70BD7"/>
    <w:rPr>
      <w:color w:val="A0C8C8" w:themeColor="followedHyperlink"/>
      <w:u w:val="single"/>
    </w:rPr>
  </w:style>
  <w:style w:type="table" w:customStyle="1" w:styleId="PlainTable51">
    <w:name w:val="Plain Table 51"/>
    <w:basedOn w:val="TableauNormal"/>
    <w:uiPriority w:val="45"/>
    <w:rsid w:val="00565E11"/>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ox-4dc6263373-msonormal">
    <w:name w:val="ox-4dc6263373-msonormal"/>
    <w:basedOn w:val="Normal"/>
    <w:rsid w:val="00353CE1"/>
    <w:pPr>
      <w:suppressAutoHyphens w:val="0"/>
      <w:spacing w:before="100" w:beforeAutospacing="1" w:after="100" w:afterAutospacing="1" w:line="240" w:lineRule="auto"/>
      <w:jc w:val="left"/>
    </w:pPr>
    <w:rPr>
      <w:rFonts w:ascii="Times New Roman" w:eastAsia="Calibri" w:hAnsi="Times New Roman" w:cs="Times New Roman"/>
      <w:szCs w:val="20"/>
      <w:lang w:val="fr-CH"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7275909">
      <w:bodyDiv w:val="1"/>
      <w:marLeft w:val="0"/>
      <w:marRight w:val="0"/>
      <w:marTop w:val="0"/>
      <w:marBottom w:val="0"/>
      <w:divBdr>
        <w:top w:val="none" w:sz="0" w:space="0" w:color="auto"/>
        <w:left w:val="none" w:sz="0" w:space="0" w:color="auto"/>
        <w:bottom w:val="none" w:sz="0" w:space="0" w:color="auto"/>
        <w:right w:val="none" w:sz="0" w:space="0" w:color="auto"/>
      </w:divBdr>
      <w:divsChild>
        <w:div w:id="66727599">
          <w:marLeft w:val="547"/>
          <w:marRight w:val="0"/>
          <w:marTop w:val="0"/>
          <w:marBottom w:val="0"/>
          <w:divBdr>
            <w:top w:val="none" w:sz="0" w:space="0" w:color="auto"/>
            <w:left w:val="none" w:sz="0" w:space="0" w:color="auto"/>
            <w:bottom w:val="none" w:sz="0" w:space="0" w:color="auto"/>
            <w:right w:val="none" w:sz="0" w:space="0" w:color="auto"/>
          </w:divBdr>
        </w:div>
      </w:divsChild>
    </w:div>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75211">
      <w:bodyDiv w:val="1"/>
      <w:marLeft w:val="0"/>
      <w:marRight w:val="0"/>
      <w:marTop w:val="0"/>
      <w:marBottom w:val="0"/>
      <w:divBdr>
        <w:top w:val="none" w:sz="0" w:space="0" w:color="auto"/>
        <w:left w:val="none" w:sz="0" w:space="0" w:color="auto"/>
        <w:bottom w:val="none" w:sz="0" w:space="0" w:color="auto"/>
        <w:right w:val="none" w:sz="0" w:space="0" w:color="auto"/>
      </w:divBdr>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header" Target="header1.xml"/><Relationship Id="rId2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header" Target="header2.xml"/><Relationship Id="rId31" Type="http://schemas.openxmlformats.org/officeDocument/2006/relationships/footer" Target="footer2.xml"/><Relationship Id="rId32" Type="http://schemas.openxmlformats.org/officeDocument/2006/relationships/fontTable" Target="fontTable.xml"/><Relationship Id="rId9" Type="http://schemas.openxmlformats.org/officeDocument/2006/relationships/image" Target="media/image3.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 Id="rId2" Type="http://schemas.openxmlformats.org/officeDocument/2006/relationships/hyperlink" Target="mailto:info@cartong.org" TargetMode="External"/><Relationship Id="rId3" Type="http://schemas.openxmlformats.org/officeDocument/2006/relationships/hyperlink" Target="http://www.cartong.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info@cartong.org" TargetMode="External"/><Relationship Id="rId2" Type="http://schemas.openxmlformats.org/officeDocument/2006/relationships/hyperlink" Target="http://www.cartong.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24.jpeg"/><Relationship Id="rId2" Type="http://schemas.openxmlformats.org/officeDocument/2006/relationships/hyperlink" Target="http://www.cartong.org" TargetMode="External"/><Relationship Id="rId3" Type="http://schemas.openxmlformats.org/officeDocument/2006/relationships/hyperlink" Target="mailto:info@cartong.org"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AppData\Roaming\Microsoft\Templates\CartONG.dotx" TargetMode="External"/></Relationships>
</file>

<file path=word/theme/theme1.xml><?xml version="1.0" encoding="utf-8"?>
<a:theme xmlns:a="http://schemas.openxmlformats.org/drawingml/2006/main" name="Office Theme">
  <a:themeElements>
    <a:clrScheme name="CartONG">
      <a:dk1>
        <a:sysClr val="windowText" lastClr="000000"/>
      </a:dk1>
      <a:lt1>
        <a:sysClr val="window" lastClr="FFFFFF"/>
      </a:lt1>
      <a:dk2>
        <a:srgbClr val="648282"/>
      </a:dk2>
      <a:lt2>
        <a:srgbClr val="A0C8C8"/>
      </a:lt2>
      <a:accent1>
        <a:srgbClr val="648282"/>
      </a:accent1>
      <a:accent2>
        <a:srgbClr val="82A0A0"/>
      </a:accent2>
      <a:accent3>
        <a:srgbClr val="41B4B4"/>
      </a:accent3>
      <a:accent4>
        <a:srgbClr val="A0C8C8"/>
      </a:accent4>
      <a:accent5>
        <a:srgbClr val="E6640A"/>
      </a:accent5>
      <a:accent6>
        <a:srgbClr val="F0821E"/>
      </a:accent6>
      <a:hlink>
        <a:srgbClr val="648282"/>
      </a:hlink>
      <a:folHlink>
        <a:srgbClr val="A0C8C8"/>
      </a:folHlink>
    </a:clrScheme>
    <a:fontScheme name="CartONG">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chemeClr val="accent3"/>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9717F1-07E1-A845-A5BF-DAEC90603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\Users\Martin\AppData\Roaming\Microsoft\Templates\CartONG.dotx</Template>
  <TotalTime>157</TotalTime>
  <Pages>7</Pages>
  <Words>1120</Words>
  <Characters>6160</Characters>
  <Application>Microsoft Macintosh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Instructions to run ODK Aggregate offline</vt:lpstr>
    </vt:vector>
  </TitlesOfParts>
  <Company>Microsoft</Company>
  <LinksUpToDate>false</LinksUpToDate>
  <CharactersWithSpaces>7266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to run ODK Aggregate offline</dc:title>
  <dc:creator>Martin Noblecourt</dc:creator>
  <cp:lastModifiedBy>Claudia</cp:lastModifiedBy>
  <cp:revision>33</cp:revision>
  <cp:lastPrinted>2015-01-26T05:53:00Z</cp:lastPrinted>
  <dcterms:created xsi:type="dcterms:W3CDTF">2017-01-19T16:10:00Z</dcterms:created>
  <dcterms:modified xsi:type="dcterms:W3CDTF">2018-12-23T13:17:00Z</dcterms:modified>
</cp:coreProperties>
</file>